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F0ADF" w14:textId="75109FB0" w:rsidR="002F2016" w:rsidRDefault="00DD439D" w:rsidP="002F2016">
      <w:pPr>
        <w:pStyle w:val="Title"/>
      </w:pPr>
      <w:r>
        <w:t>Tutor time lesson plans</w:t>
      </w:r>
    </w:p>
    <w:p w14:paraId="2EF46491" w14:textId="1356DD13" w:rsidR="0062511C" w:rsidRDefault="0062511C"/>
    <w:p w14:paraId="6A58BC0C" w14:textId="77777777" w:rsidR="00FA1D65" w:rsidRPr="00FA1D65" w:rsidRDefault="00FA1D65" w:rsidP="00FA1D65">
      <w:pPr>
        <w:rPr>
          <w:sz w:val="24"/>
          <w:szCs w:val="24"/>
        </w:rPr>
      </w:pPr>
      <w:r w:rsidRPr="00FA1D65">
        <w:rPr>
          <w:sz w:val="24"/>
          <w:szCs w:val="24"/>
        </w:rPr>
        <w:t xml:space="preserve">This year, the Eden Project is bringing The Big Lunch and The Big Help Out together on 5-8 June for one big </w:t>
      </w:r>
      <w:r w:rsidRPr="00FA1D65">
        <w:rPr>
          <w:b/>
          <w:bCs/>
          <w:sz w:val="24"/>
          <w:szCs w:val="24"/>
        </w:rPr>
        <w:t>do</w:t>
      </w:r>
      <w:r w:rsidRPr="00FA1D65">
        <w:rPr>
          <w:sz w:val="24"/>
          <w:szCs w:val="24"/>
        </w:rPr>
        <w:t xml:space="preserve"> – a weekend of friendship, food, fun and action. We’ve created this set of resources to help your schools and pupils get involved by developing their own social action project. </w:t>
      </w:r>
    </w:p>
    <w:p w14:paraId="0CB28990" w14:textId="5B36DF01" w:rsidR="009D14B6" w:rsidRDefault="00FA1D65" w:rsidP="00FA1D65">
      <w:pPr>
        <w:rPr>
          <w:sz w:val="24"/>
          <w:szCs w:val="24"/>
        </w:rPr>
      </w:pPr>
      <w:r w:rsidRPr="00FA1D65">
        <w:rPr>
          <w:sz w:val="24"/>
          <w:szCs w:val="24"/>
        </w:rPr>
        <w:t>Whether it’s raising awareness, supporting a local cause or bringing people together, this programme provides a simple way to turn good intentions into meaningful action – helping your students see that they can be part of positive change in their community. Taking part will help build confidence, encourage teamwork and give a sense of purpose.</w:t>
      </w:r>
    </w:p>
    <w:p w14:paraId="5F82A82E" w14:textId="0FCAE4AC" w:rsidR="009D14B6" w:rsidRDefault="009D14B6" w:rsidP="00FA1D65">
      <w:pPr>
        <w:rPr>
          <w:sz w:val="24"/>
          <w:szCs w:val="24"/>
        </w:rPr>
      </w:pPr>
      <w:r>
        <w:rPr>
          <w:sz w:val="24"/>
          <w:szCs w:val="24"/>
        </w:rPr>
        <w:t xml:space="preserve">These lesson plans are designed to take up approximately 20 minutes each </w:t>
      </w:r>
      <w:r w:rsidR="00083B80">
        <w:rPr>
          <w:sz w:val="24"/>
          <w:szCs w:val="24"/>
        </w:rPr>
        <w:t>(</w:t>
      </w:r>
      <w:r w:rsidR="009140AD">
        <w:rPr>
          <w:sz w:val="24"/>
          <w:szCs w:val="24"/>
        </w:rPr>
        <w:t>sessions</w:t>
      </w:r>
      <w:r>
        <w:rPr>
          <w:sz w:val="24"/>
          <w:szCs w:val="24"/>
        </w:rPr>
        <w:t xml:space="preserve"> 1 – 3</w:t>
      </w:r>
      <w:r w:rsidR="00083B80">
        <w:rPr>
          <w:sz w:val="24"/>
          <w:szCs w:val="24"/>
        </w:rPr>
        <w:t>)</w:t>
      </w:r>
      <w:r>
        <w:rPr>
          <w:sz w:val="24"/>
          <w:szCs w:val="24"/>
        </w:rPr>
        <w:t xml:space="preserve"> and</w:t>
      </w:r>
      <w:r w:rsidR="00083B80">
        <w:rPr>
          <w:sz w:val="24"/>
          <w:szCs w:val="24"/>
        </w:rPr>
        <w:t xml:space="preserve"> then</w:t>
      </w:r>
      <w:r>
        <w:rPr>
          <w:sz w:val="24"/>
          <w:szCs w:val="24"/>
        </w:rPr>
        <w:t xml:space="preserve"> 40 minutes</w:t>
      </w:r>
      <w:r w:rsidR="00083B80">
        <w:rPr>
          <w:sz w:val="24"/>
          <w:szCs w:val="24"/>
        </w:rPr>
        <w:t xml:space="preserve"> (</w:t>
      </w:r>
      <w:r w:rsidR="009140AD">
        <w:rPr>
          <w:sz w:val="24"/>
          <w:szCs w:val="24"/>
        </w:rPr>
        <w:t>sessions</w:t>
      </w:r>
      <w:r w:rsidR="00083B80">
        <w:rPr>
          <w:sz w:val="24"/>
          <w:szCs w:val="24"/>
        </w:rPr>
        <w:t xml:space="preserve"> 4</w:t>
      </w:r>
      <w:r w:rsidR="009140AD">
        <w:rPr>
          <w:sz w:val="24"/>
          <w:szCs w:val="24"/>
        </w:rPr>
        <w:t xml:space="preserve"> &amp; 5 combined</w:t>
      </w:r>
      <w:r w:rsidR="00083B80">
        <w:rPr>
          <w:sz w:val="24"/>
          <w:szCs w:val="24"/>
        </w:rPr>
        <w:t>). They are all accompanied by a student worksheet, and a PowerPoint to support you in delivering.</w:t>
      </w:r>
    </w:p>
    <w:p w14:paraId="79895622" w14:textId="77777777" w:rsidR="00DB2C6C" w:rsidRDefault="00DB2C6C" w:rsidP="00FA1D65">
      <w:pPr>
        <w:rPr>
          <w:sz w:val="24"/>
          <w:szCs w:val="24"/>
        </w:rPr>
      </w:pPr>
    </w:p>
    <w:p w14:paraId="016CC824" w14:textId="77777777" w:rsidR="00DB2C6C" w:rsidRPr="00DB2C6C" w:rsidRDefault="00DB2C6C" w:rsidP="00DB2C6C">
      <w:pPr>
        <w:rPr>
          <w:b/>
          <w:bCs/>
          <w:color w:val="5A007D"/>
          <w:sz w:val="28"/>
          <w:szCs w:val="28"/>
        </w:rPr>
      </w:pPr>
      <w:r w:rsidRPr="00DB2C6C">
        <w:rPr>
          <w:b/>
          <w:bCs/>
          <w:color w:val="5A007D"/>
          <w:sz w:val="28"/>
          <w:szCs w:val="28"/>
        </w:rPr>
        <w:t>Tutor Time 1</w:t>
      </w:r>
      <w:r w:rsidRPr="00DB2C6C">
        <w:rPr>
          <w:b/>
          <w:bCs/>
          <w:color w:val="5A007D"/>
          <w:sz w:val="28"/>
          <w:szCs w:val="28"/>
        </w:rPr>
        <w:tab/>
      </w:r>
      <w:r w:rsidRPr="00DB2C6C">
        <w:rPr>
          <w:b/>
          <w:bCs/>
          <w:color w:val="5A007D"/>
          <w:sz w:val="28"/>
          <w:szCs w:val="28"/>
        </w:rPr>
        <w:tab/>
      </w:r>
      <w:r>
        <w:rPr>
          <w:b/>
          <w:bCs/>
          <w:color w:val="5A007D"/>
          <w:sz w:val="28"/>
          <w:szCs w:val="28"/>
        </w:rPr>
        <w:tab/>
      </w:r>
      <w:r w:rsidRPr="00DB2C6C">
        <w:rPr>
          <w:b/>
          <w:bCs/>
          <w:color w:val="5A007D"/>
          <w:sz w:val="28"/>
          <w:szCs w:val="28"/>
        </w:rPr>
        <w:t>What is the social issue?</w:t>
      </w:r>
    </w:p>
    <w:p w14:paraId="4546C14E" w14:textId="77777777" w:rsidR="00DB2C6C" w:rsidRPr="00DB2C6C" w:rsidRDefault="00DB2C6C" w:rsidP="00DB2C6C">
      <w:pPr>
        <w:rPr>
          <w:b/>
          <w:bCs/>
          <w:color w:val="5A007D"/>
          <w:sz w:val="28"/>
          <w:szCs w:val="28"/>
        </w:rPr>
      </w:pPr>
      <w:r w:rsidRPr="00DB2C6C">
        <w:rPr>
          <w:b/>
          <w:bCs/>
          <w:color w:val="5A007D"/>
          <w:sz w:val="28"/>
          <w:szCs w:val="28"/>
        </w:rPr>
        <w:t>Tutor Time 2</w:t>
      </w:r>
      <w:r w:rsidRPr="00DB2C6C">
        <w:rPr>
          <w:b/>
          <w:bCs/>
          <w:color w:val="5A007D"/>
          <w:sz w:val="28"/>
          <w:szCs w:val="28"/>
        </w:rPr>
        <w:tab/>
      </w:r>
      <w:r w:rsidRPr="00DB2C6C">
        <w:rPr>
          <w:b/>
          <w:bCs/>
          <w:color w:val="5A007D"/>
          <w:sz w:val="28"/>
          <w:szCs w:val="28"/>
        </w:rPr>
        <w:tab/>
      </w:r>
      <w:r>
        <w:rPr>
          <w:b/>
          <w:bCs/>
          <w:color w:val="5A007D"/>
          <w:sz w:val="28"/>
          <w:szCs w:val="28"/>
        </w:rPr>
        <w:tab/>
      </w:r>
      <w:r w:rsidRPr="00DB2C6C">
        <w:rPr>
          <w:b/>
          <w:bCs/>
          <w:color w:val="5A007D"/>
          <w:sz w:val="28"/>
          <w:szCs w:val="28"/>
        </w:rPr>
        <w:t>Young people make change</w:t>
      </w:r>
    </w:p>
    <w:p w14:paraId="467297F7" w14:textId="77777777" w:rsidR="00DB2C6C" w:rsidRPr="00DB2C6C" w:rsidRDefault="00DB2C6C" w:rsidP="00DB2C6C">
      <w:pPr>
        <w:rPr>
          <w:b/>
          <w:bCs/>
          <w:color w:val="5A007D"/>
          <w:sz w:val="28"/>
          <w:szCs w:val="28"/>
        </w:rPr>
      </w:pPr>
      <w:r w:rsidRPr="00DB2C6C">
        <w:rPr>
          <w:b/>
          <w:bCs/>
          <w:color w:val="5A007D"/>
          <w:sz w:val="28"/>
          <w:szCs w:val="28"/>
        </w:rPr>
        <w:t>Tutor Time 3</w:t>
      </w:r>
      <w:r w:rsidRPr="00DB2C6C">
        <w:rPr>
          <w:b/>
          <w:bCs/>
          <w:color w:val="5A007D"/>
          <w:sz w:val="28"/>
          <w:szCs w:val="28"/>
        </w:rPr>
        <w:tab/>
      </w:r>
      <w:r w:rsidRPr="00DB2C6C">
        <w:rPr>
          <w:b/>
          <w:bCs/>
          <w:color w:val="5A007D"/>
          <w:sz w:val="28"/>
          <w:szCs w:val="28"/>
        </w:rPr>
        <w:tab/>
      </w:r>
      <w:r>
        <w:rPr>
          <w:b/>
          <w:bCs/>
          <w:color w:val="5A007D"/>
          <w:sz w:val="28"/>
          <w:szCs w:val="28"/>
        </w:rPr>
        <w:tab/>
      </w:r>
      <w:r w:rsidRPr="00DB2C6C">
        <w:rPr>
          <w:b/>
          <w:bCs/>
          <w:color w:val="5A007D"/>
          <w:sz w:val="28"/>
          <w:szCs w:val="28"/>
        </w:rPr>
        <w:t>Social action – what is our impact?</w:t>
      </w:r>
    </w:p>
    <w:p w14:paraId="353CC0BD" w14:textId="77777777" w:rsidR="00DB2C6C" w:rsidRPr="00DB2C6C" w:rsidRDefault="00DB2C6C" w:rsidP="00DB2C6C">
      <w:pPr>
        <w:rPr>
          <w:b/>
          <w:bCs/>
          <w:color w:val="5A007D"/>
          <w:sz w:val="28"/>
          <w:szCs w:val="28"/>
        </w:rPr>
      </w:pPr>
      <w:r w:rsidRPr="00DB2C6C">
        <w:rPr>
          <w:b/>
          <w:bCs/>
          <w:color w:val="5A007D"/>
          <w:sz w:val="28"/>
          <w:szCs w:val="28"/>
        </w:rPr>
        <w:t>Tutor Time 4 &amp; 5</w:t>
      </w:r>
      <w:r w:rsidRPr="00DB2C6C">
        <w:rPr>
          <w:b/>
          <w:bCs/>
          <w:color w:val="5A007D"/>
          <w:sz w:val="28"/>
          <w:szCs w:val="28"/>
        </w:rPr>
        <w:tab/>
      </w:r>
      <w:r w:rsidRPr="00DB2C6C">
        <w:rPr>
          <w:b/>
          <w:bCs/>
          <w:color w:val="5A007D"/>
          <w:sz w:val="28"/>
          <w:szCs w:val="28"/>
        </w:rPr>
        <w:tab/>
        <w:t>Planning our social action</w:t>
      </w:r>
    </w:p>
    <w:p w14:paraId="098D60E5" w14:textId="77777777" w:rsidR="00DB2C6C" w:rsidRDefault="00DB2C6C" w:rsidP="00FA1D65">
      <w:pPr>
        <w:rPr>
          <w:sz w:val="24"/>
          <w:szCs w:val="24"/>
        </w:rPr>
      </w:pPr>
    </w:p>
    <w:p w14:paraId="1DE97531" w14:textId="74B61D42" w:rsidR="00083B80" w:rsidRDefault="00083B80" w:rsidP="00FA1D65">
      <w:pPr>
        <w:rPr>
          <w:sz w:val="24"/>
          <w:szCs w:val="24"/>
        </w:rPr>
      </w:pPr>
      <w:r>
        <w:rPr>
          <w:sz w:val="24"/>
          <w:szCs w:val="24"/>
        </w:rPr>
        <w:t>A Class Canvas is provided to print and stick in a visible place of your classroom – a record for the students to update as and when you reach different milestones in your project.</w:t>
      </w:r>
    </w:p>
    <w:p w14:paraId="2C0E280E" w14:textId="6D4B4CAA" w:rsidR="00083CD6" w:rsidRDefault="00545ABD" w:rsidP="00FA1D65">
      <w:pPr>
        <w:rPr>
          <w:sz w:val="24"/>
          <w:szCs w:val="24"/>
        </w:rPr>
      </w:pPr>
      <w:r>
        <w:rPr>
          <w:sz w:val="24"/>
          <w:szCs w:val="24"/>
        </w:rPr>
        <w:t xml:space="preserve">A lot more </w:t>
      </w:r>
      <w:r w:rsidR="001136DC">
        <w:rPr>
          <w:sz w:val="24"/>
          <w:szCs w:val="24"/>
        </w:rPr>
        <w:t xml:space="preserve">support and resource ideas can be found </w:t>
      </w:r>
      <w:hyperlink r:id="rId10" w:anchor="form" w:history="1">
        <w:r w:rsidR="003B2220" w:rsidRPr="00E30E65">
          <w:rPr>
            <w:rStyle w:val="Hyperlink"/>
            <w:sz w:val="24"/>
            <w:szCs w:val="24"/>
          </w:rPr>
          <w:t>here</w:t>
        </w:r>
      </w:hyperlink>
      <w:r w:rsidR="003B2220">
        <w:rPr>
          <w:sz w:val="24"/>
          <w:szCs w:val="24"/>
        </w:rPr>
        <w:t>!</w:t>
      </w:r>
    </w:p>
    <w:p w14:paraId="17F97AF0" w14:textId="4919FEAE" w:rsidR="00FD0216" w:rsidRDefault="00372BB4" w:rsidP="00FA1D65">
      <w:pPr>
        <w:rPr>
          <w:sz w:val="24"/>
          <w:szCs w:val="24"/>
        </w:rPr>
      </w:pPr>
      <w:r>
        <w:rPr>
          <w:sz w:val="24"/>
          <w:szCs w:val="24"/>
        </w:rPr>
        <w:t>If students are keen to support externally</w:t>
      </w:r>
      <w:r w:rsidR="00C258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organised projects and volunteer their time, </w:t>
      </w:r>
      <w:hyperlink r:id="rId11" w:history="1">
        <w:proofErr w:type="spellStart"/>
        <w:r w:rsidRPr="009140AD">
          <w:rPr>
            <w:rStyle w:val="Hyperlink"/>
            <w:sz w:val="24"/>
            <w:szCs w:val="24"/>
          </w:rPr>
          <w:t>GoVo</w:t>
        </w:r>
        <w:proofErr w:type="spellEnd"/>
      </w:hyperlink>
      <w:r>
        <w:rPr>
          <w:sz w:val="24"/>
          <w:szCs w:val="24"/>
        </w:rPr>
        <w:t xml:space="preserve"> is a fantastic place to start exploring what’s out there.</w:t>
      </w:r>
    </w:p>
    <w:p w14:paraId="3522C9AE" w14:textId="77777777" w:rsidR="009140AD" w:rsidRDefault="009140AD" w:rsidP="00FA1D65">
      <w:pPr>
        <w:rPr>
          <w:sz w:val="24"/>
          <w:szCs w:val="24"/>
        </w:rPr>
      </w:pPr>
    </w:p>
    <w:p w14:paraId="79BB521C" w14:textId="77777777" w:rsidR="00E0552E" w:rsidRDefault="00E0552E" w:rsidP="00FA1D65">
      <w:pPr>
        <w:rPr>
          <w:sz w:val="24"/>
          <w:szCs w:val="24"/>
        </w:rPr>
      </w:pPr>
    </w:p>
    <w:p w14:paraId="4643CA3B" w14:textId="35C0D60B" w:rsidR="000337D2" w:rsidRPr="00E0552E" w:rsidRDefault="00D307FE" w:rsidP="00035359">
      <w:pPr>
        <w:jc w:val="center"/>
        <w:rPr>
          <w:i/>
          <w:iCs/>
          <w:color w:val="5A007D"/>
          <w:sz w:val="28"/>
          <w:szCs w:val="28"/>
        </w:rPr>
      </w:pPr>
      <w:r w:rsidRPr="00E0552E">
        <w:rPr>
          <w:i/>
          <w:iCs/>
          <w:color w:val="5A007D"/>
          <w:sz w:val="28"/>
          <w:szCs w:val="28"/>
        </w:rPr>
        <w:t xml:space="preserve">We’d love to hear about and </w:t>
      </w:r>
      <w:r w:rsidR="00E0552E" w:rsidRPr="00E0552E">
        <w:rPr>
          <w:i/>
          <w:iCs/>
          <w:color w:val="5A007D"/>
          <w:sz w:val="28"/>
          <w:szCs w:val="28"/>
        </w:rPr>
        <w:t xml:space="preserve">help </w:t>
      </w:r>
      <w:r w:rsidRPr="00E0552E">
        <w:rPr>
          <w:i/>
          <w:iCs/>
          <w:color w:val="5A007D"/>
          <w:sz w:val="28"/>
          <w:szCs w:val="28"/>
        </w:rPr>
        <w:t>celebrate the great work your class gets up to!</w:t>
      </w:r>
    </w:p>
    <w:p w14:paraId="223BD220" w14:textId="77777777" w:rsidR="00035359" w:rsidRDefault="00EB5C2D" w:rsidP="00035359">
      <w:pPr>
        <w:jc w:val="center"/>
        <w:rPr>
          <w:i/>
          <w:iCs/>
          <w:sz w:val="28"/>
          <w:szCs w:val="28"/>
        </w:rPr>
      </w:pPr>
      <w:r w:rsidRPr="00035359">
        <w:rPr>
          <w:i/>
          <w:iCs/>
          <w:sz w:val="28"/>
          <w:szCs w:val="28"/>
        </w:rPr>
        <w:t xml:space="preserve">Changemaker Challenges, Canvas photos, video updates and more can be shared with </w:t>
      </w:r>
      <w:hyperlink r:id="rId12" w:history="1">
        <w:r w:rsidRPr="00035359">
          <w:rPr>
            <w:rStyle w:val="Hyperlink"/>
            <w:i/>
            <w:iCs/>
            <w:sz w:val="28"/>
            <w:szCs w:val="28"/>
          </w:rPr>
          <w:t>youthvoice@firstgive.co.uk</w:t>
        </w:r>
      </w:hyperlink>
      <w:r w:rsidRPr="00035359">
        <w:rPr>
          <w:i/>
          <w:iCs/>
          <w:sz w:val="28"/>
          <w:szCs w:val="28"/>
        </w:rPr>
        <w:t xml:space="preserve"> </w:t>
      </w:r>
      <w:r w:rsidR="00035359" w:rsidRPr="00035359">
        <w:rPr>
          <w:i/>
          <w:iCs/>
          <w:sz w:val="28"/>
          <w:szCs w:val="28"/>
        </w:rPr>
        <w:t xml:space="preserve">and </w:t>
      </w:r>
      <w:hyperlink r:id="rId13" w:history="1">
        <w:r w:rsidR="00035359" w:rsidRPr="00035359">
          <w:rPr>
            <w:rStyle w:val="Hyperlink"/>
            <w:i/>
            <w:iCs/>
            <w:sz w:val="28"/>
            <w:szCs w:val="28"/>
          </w:rPr>
          <w:t>communities@edenproject.com</w:t>
        </w:r>
      </w:hyperlink>
      <w:r w:rsidR="00035359" w:rsidRPr="00035359">
        <w:rPr>
          <w:i/>
          <w:iCs/>
          <w:sz w:val="28"/>
          <w:szCs w:val="28"/>
        </w:rPr>
        <w:t xml:space="preserve">. </w:t>
      </w:r>
    </w:p>
    <w:p w14:paraId="547D6FCA" w14:textId="40CC9895" w:rsidR="00D307FE" w:rsidRPr="00035359" w:rsidRDefault="00035359" w:rsidP="00035359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On </w:t>
      </w:r>
      <w:r w:rsidRPr="00035359">
        <w:rPr>
          <w:i/>
          <w:iCs/>
          <w:sz w:val="28"/>
          <w:szCs w:val="28"/>
        </w:rPr>
        <w:t>socials, use #TheBigHelpOut or #TheBigLunch and tag @edencommunities and @firstgive</w:t>
      </w:r>
    </w:p>
    <w:p w14:paraId="7591B19E" w14:textId="77777777" w:rsidR="0062511C" w:rsidRPr="00035359" w:rsidRDefault="0062511C">
      <w:pPr>
        <w:rPr>
          <w:rFonts w:eastAsiaTheme="majorEastAsia" w:cstheme="majorBidi"/>
          <w:i/>
          <w:iCs/>
          <w:color w:val="404040" w:themeColor="text1" w:themeTint="BF"/>
          <w:sz w:val="36"/>
          <w:szCs w:val="36"/>
        </w:rPr>
      </w:pPr>
      <w:r w:rsidRPr="00035359">
        <w:rPr>
          <w:i/>
          <w:iCs/>
          <w:sz w:val="24"/>
          <w:szCs w:val="24"/>
        </w:rPr>
        <w:br w:type="page"/>
      </w:r>
    </w:p>
    <w:p w14:paraId="1DE8323E" w14:textId="4E9FB210" w:rsidR="00DD439D" w:rsidRDefault="00DD439D" w:rsidP="00DD439D">
      <w:pPr>
        <w:pStyle w:val="Heading1"/>
      </w:pPr>
      <w:r>
        <w:t xml:space="preserve">Tutor </w:t>
      </w:r>
      <w:r w:rsidR="00A13A1E">
        <w:t>T</w:t>
      </w:r>
      <w:r>
        <w:t>ime 1</w:t>
      </w:r>
      <w:r w:rsidR="007218EF">
        <w:t xml:space="preserve"> – What is the social issue?</w:t>
      </w:r>
    </w:p>
    <w:p w14:paraId="03101CCF" w14:textId="77777777" w:rsidR="00DD439D" w:rsidRPr="00524486" w:rsidRDefault="00DD439D" w:rsidP="00DD439D">
      <w:pPr>
        <w:pStyle w:val="Heading2"/>
      </w:pPr>
      <w:r w:rsidRPr="00524486">
        <w:t>Key Questions</w:t>
      </w:r>
    </w:p>
    <w:p w14:paraId="1C2DE953" w14:textId="77777777" w:rsidR="00DD439D" w:rsidRDefault="00DD439D" w:rsidP="00DD439D">
      <w:pPr>
        <w:pStyle w:val="ListParagraph"/>
        <w:numPr>
          <w:ilvl w:val="0"/>
          <w:numId w:val="2"/>
        </w:numPr>
        <w:spacing w:line="278" w:lineRule="auto"/>
      </w:pPr>
      <w:r>
        <w:t>What are social issues?</w:t>
      </w:r>
    </w:p>
    <w:p w14:paraId="285CCA81" w14:textId="77777777" w:rsidR="00DD439D" w:rsidRDefault="00DD439D" w:rsidP="00DD439D">
      <w:pPr>
        <w:pStyle w:val="ListParagraph"/>
        <w:numPr>
          <w:ilvl w:val="0"/>
          <w:numId w:val="2"/>
        </w:numPr>
        <w:spacing w:line="278" w:lineRule="auto"/>
      </w:pPr>
      <w:r>
        <w:t>What social issues do we see in our local community?</w:t>
      </w:r>
    </w:p>
    <w:p w14:paraId="112DB934" w14:textId="5FC6A1F8" w:rsidR="00624422" w:rsidRDefault="00624422" w:rsidP="00DD439D">
      <w:pPr>
        <w:pStyle w:val="ListParagraph"/>
        <w:numPr>
          <w:ilvl w:val="0"/>
          <w:numId w:val="2"/>
        </w:numPr>
        <w:spacing w:line="278" w:lineRule="auto"/>
      </w:pPr>
      <w:r>
        <w:t>Which social issue would we (as a class) like to tackle?</w:t>
      </w:r>
    </w:p>
    <w:p w14:paraId="0AD18DEF" w14:textId="77777777" w:rsidR="00DD439D" w:rsidRDefault="00DD439D" w:rsidP="00DD439D">
      <w:pPr>
        <w:pStyle w:val="Heading2"/>
      </w:pPr>
      <w:r w:rsidRPr="00524486">
        <w:t>Lesson Summary</w:t>
      </w:r>
    </w:p>
    <w:p w14:paraId="243EBFD9" w14:textId="2E807D1F" w:rsidR="00DD439D" w:rsidRDefault="00DD439D" w:rsidP="00DD439D">
      <w:r w:rsidRPr="00524486">
        <w:t xml:space="preserve">In this </w:t>
      </w:r>
      <w:r>
        <w:t>lesson students will be introduced to the idea of “social issues” and think about what social issues they see in their local community. They will think of a class definition for what a social issue is and think about which social issues mean the most to them as individuals.</w:t>
      </w:r>
    </w:p>
    <w:p w14:paraId="1652C040" w14:textId="77777777" w:rsidR="00DD439D" w:rsidRPr="00524486" w:rsidRDefault="00DD439D" w:rsidP="00DD439D">
      <w:pPr>
        <w:pStyle w:val="Heading2"/>
      </w:pPr>
      <w:r w:rsidRPr="00524486">
        <w:t>Resources</w:t>
      </w:r>
    </w:p>
    <w:p w14:paraId="7FA6179C" w14:textId="77777777" w:rsidR="00DD439D" w:rsidRDefault="00DD439D" w:rsidP="00F5619B">
      <w:pPr>
        <w:pStyle w:val="ListParagraph"/>
        <w:numPr>
          <w:ilvl w:val="0"/>
          <w:numId w:val="8"/>
        </w:numPr>
      </w:pPr>
      <w:r>
        <w:t>Tutor Time 1 PPT</w:t>
      </w:r>
    </w:p>
    <w:p w14:paraId="21E4BD00" w14:textId="2A9BD5E1" w:rsidR="00DD439D" w:rsidRDefault="00DD439D" w:rsidP="00F5619B">
      <w:pPr>
        <w:pStyle w:val="ListParagraph"/>
        <w:numPr>
          <w:ilvl w:val="0"/>
          <w:numId w:val="8"/>
        </w:numPr>
      </w:pPr>
      <w:r>
        <w:t xml:space="preserve">Tutor Time 1 Worksheets (with </w:t>
      </w:r>
      <w:r w:rsidR="00F5619B">
        <w:t>changemaker challenge</w:t>
      </w:r>
      <w:r>
        <w:t xml:space="preserve"> task printed on the back</w:t>
      </w:r>
      <w:r w:rsidR="005E293B">
        <w:t>)</w:t>
      </w:r>
    </w:p>
    <w:p w14:paraId="4B079BCD" w14:textId="0F3D80BA" w:rsidR="00F5619B" w:rsidRDefault="00F5619B" w:rsidP="00F5619B">
      <w:pPr>
        <w:pStyle w:val="ListParagraph"/>
        <w:numPr>
          <w:ilvl w:val="0"/>
          <w:numId w:val="8"/>
        </w:numPr>
      </w:pPr>
      <w:r>
        <w:t>Class Canvas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57"/>
        <w:gridCol w:w="1065"/>
        <w:gridCol w:w="8505"/>
      </w:tblGrid>
      <w:tr w:rsidR="00BA7A91" w14:paraId="29AE0F84" w14:textId="77777777" w:rsidTr="00087334">
        <w:tc>
          <w:tcPr>
            <w:tcW w:w="1057" w:type="dxa"/>
          </w:tcPr>
          <w:p w14:paraId="5F337041" w14:textId="77777777" w:rsidR="00DD439D" w:rsidRDefault="00DD439D" w:rsidP="00DD439D">
            <w:r>
              <w:t>Time</w:t>
            </w:r>
          </w:p>
        </w:tc>
        <w:tc>
          <w:tcPr>
            <w:tcW w:w="1065" w:type="dxa"/>
          </w:tcPr>
          <w:p w14:paraId="536663D9" w14:textId="77777777" w:rsidR="00DD439D" w:rsidRDefault="00DD439D" w:rsidP="00DD439D">
            <w:r>
              <w:t>PPT slide</w:t>
            </w:r>
          </w:p>
        </w:tc>
        <w:tc>
          <w:tcPr>
            <w:tcW w:w="8505" w:type="dxa"/>
          </w:tcPr>
          <w:p w14:paraId="1A116DCD" w14:textId="77777777" w:rsidR="00DD439D" w:rsidRDefault="00DD439D" w:rsidP="00DD439D">
            <w:r>
              <w:t>Activity</w:t>
            </w:r>
          </w:p>
        </w:tc>
      </w:tr>
      <w:tr w:rsidR="00BA7A91" w14:paraId="2283C9C2" w14:textId="77777777" w:rsidTr="00087334">
        <w:tc>
          <w:tcPr>
            <w:tcW w:w="1057" w:type="dxa"/>
          </w:tcPr>
          <w:p w14:paraId="63C258EF" w14:textId="77777777" w:rsidR="00DD439D" w:rsidRDefault="00DD439D" w:rsidP="00DD439D">
            <w:r>
              <w:t>2 minutes</w:t>
            </w:r>
          </w:p>
        </w:tc>
        <w:tc>
          <w:tcPr>
            <w:tcW w:w="1065" w:type="dxa"/>
          </w:tcPr>
          <w:p w14:paraId="31DABD1D" w14:textId="7D19243C" w:rsidR="00DD439D" w:rsidRDefault="00F04E42" w:rsidP="00DD439D">
            <w:r>
              <w:t>3</w:t>
            </w:r>
          </w:p>
        </w:tc>
        <w:tc>
          <w:tcPr>
            <w:tcW w:w="8505" w:type="dxa"/>
          </w:tcPr>
          <w:p w14:paraId="6FA71E33" w14:textId="77777777" w:rsidR="00DD439D" w:rsidRDefault="00DD439D" w:rsidP="00DD439D">
            <w:r>
              <w:t>Set the learning outcomes for the session</w:t>
            </w:r>
            <w:r w:rsidR="00F56257">
              <w:t xml:space="preserve">. </w:t>
            </w:r>
          </w:p>
          <w:p w14:paraId="2F95D7C7" w14:textId="192D72CA" w:rsidR="00DD439D" w:rsidRDefault="00F56257" w:rsidP="00DD439D">
            <w:r>
              <w:t xml:space="preserve">Over the next five sessions, you won’t just learn about social issues, you’ll also take action to address one locally. </w:t>
            </w:r>
          </w:p>
        </w:tc>
      </w:tr>
      <w:tr w:rsidR="00BA7A91" w14:paraId="6046015E" w14:textId="77777777" w:rsidTr="00087334">
        <w:tc>
          <w:tcPr>
            <w:tcW w:w="1057" w:type="dxa"/>
          </w:tcPr>
          <w:p w14:paraId="34DFD07F" w14:textId="77777777" w:rsidR="00DD439D" w:rsidRDefault="00DD439D" w:rsidP="00DD439D">
            <w:r>
              <w:t>3 minutes</w:t>
            </w:r>
          </w:p>
        </w:tc>
        <w:tc>
          <w:tcPr>
            <w:tcW w:w="1065" w:type="dxa"/>
          </w:tcPr>
          <w:p w14:paraId="094E7ABF" w14:textId="30B0EC5E" w:rsidR="00DD439D" w:rsidRDefault="00111C3A" w:rsidP="00DD439D">
            <w:r>
              <w:t>4</w:t>
            </w:r>
            <w:r w:rsidR="00A05A8C">
              <w:t xml:space="preserve"> and </w:t>
            </w:r>
            <w:r>
              <w:t>5</w:t>
            </w:r>
          </w:p>
        </w:tc>
        <w:tc>
          <w:tcPr>
            <w:tcW w:w="8505" w:type="dxa"/>
          </w:tcPr>
          <w:p w14:paraId="34B8BBF6" w14:textId="7B3F38C1" w:rsidR="00DD439D" w:rsidRDefault="00DD439D" w:rsidP="00DD439D">
            <w:r w:rsidRPr="00F56257">
              <w:rPr>
                <w:b/>
                <w:bCs/>
              </w:rPr>
              <w:t xml:space="preserve">Watch </w:t>
            </w:r>
            <w:r>
              <w:t>the video</w:t>
            </w:r>
            <w:r w:rsidR="008E31C4">
              <w:t>,</w:t>
            </w:r>
            <w:r>
              <w:t xml:space="preserve"> which </w:t>
            </w:r>
            <w:r w:rsidR="00EE403B">
              <w:t xml:space="preserve">lists </w:t>
            </w:r>
            <w:r w:rsidR="00B705EF">
              <w:t>several</w:t>
            </w:r>
            <w:r w:rsidR="00EE403B">
              <w:t xml:space="preserve"> different</w:t>
            </w:r>
            <w:r>
              <w:t xml:space="preserve"> social issues</w:t>
            </w:r>
            <w:r w:rsidR="00EE403B">
              <w:t>. Students should</w:t>
            </w:r>
            <w:r>
              <w:t xml:space="preserve"> </w:t>
            </w:r>
            <w:r w:rsidR="00EE403B">
              <w:t xml:space="preserve">write </w:t>
            </w:r>
            <w:r w:rsidR="00C304B7">
              <w:t>them down as they hear them.</w:t>
            </w:r>
            <w:r w:rsidR="00BA719C">
              <w:t xml:space="preserve"> Please give students a trigger warning that if anything has a</w:t>
            </w:r>
            <w:r w:rsidR="00C1248B">
              <w:t xml:space="preserve">ffected </w:t>
            </w:r>
            <w:r w:rsidR="00E60187">
              <w:t>them</w:t>
            </w:r>
            <w:r w:rsidR="00F04021">
              <w:t xml:space="preserve"> to talk t</w:t>
            </w:r>
            <w:r w:rsidR="00B705EF">
              <w:t>o a trusted adult.</w:t>
            </w:r>
          </w:p>
          <w:p w14:paraId="52B18816" w14:textId="50AD522A" w:rsidR="000C7105" w:rsidRDefault="00F56257" w:rsidP="00DD439D">
            <w:r>
              <w:rPr>
                <w:b/>
                <w:bCs/>
              </w:rPr>
              <w:t xml:space="preserve">Ask: </w:t>
            </w:r>
            <w:r w:rsidR="00E33B2F">
              <w:t xml:space="preserve">Hands up if you wrote more than </w:t>
            </w:r>
            <w:r w:rsidR="00064D96">
              <w:t>3</w:t>
            </w:r>
            <w:r w:rsidR="00E33B2F">
              <w:t xml:space="preserve"> social issues</w:t>
            </w:r>
            <w:r w:rsidR="00BB6FB4">
              <w:t xml:space="preserve">? </w:t>
            </w:r>
            <w:r w:rsidR="00064D96">
              <w:t>5</w:t>
            </w:r>
            <w:r w:rsidR="00BB6FB4">
              <w:t xml:space="preserve">? </w:t>
            </w:r>
            <w:r w:rsidR="00064D96">
              <w:t>7</w:t>
            </w:r>
            <w:r w:rsidR="00BB6FB4">
              <w:t>?</w:t>
            </w:r>
            <w:r w:rsidR="00064D96">
              <w:t xml:space="preserve"> More?</w:t>
            </w:r>
          </w:p>
          <w:p w14:paraId="4BC94135" w14:textId="77777777" w:rsidR="00E33B2F" w:rsidRDefault="000C7105" w:rsidP="00DD439D">
            <w:r w:rsidRPr="002B031F">
              <w:rPr>
                <w:b/>
                <w:bCs/>
              </w:rPr>
              <w:t>Write</w:t>
            </w:r>
            <w:r>
              <w:t xml:space="preserve"> a class list of social issues on the board</w:t>
            </w:r>
          </w:p>
          <w:p w14:paraId="22C7A65D" w14:textId="2E441097" w:rsidR="00DD439D" w:rsidRDefault="00335C1C" w:rsidP="00DD439D">
            <w:r>
              <w:rPr>
                <w:b/>
                <w:bCs/>
              </w:rPr>
              <w:t xml:space="preserve">Extension: </w:t>
            </w:r>
            <w:r>
              <w:t>What other social issues can you think of?</w:t>
            </w:r>
            <w:r w:rsidR="00527E25">
              <w:t xml:space="preserve"> Can you remember any from the assembly?</w:t>
            </w:r>
          </w:p>
        </w:tc>
      </w:tr>
      <w:tr w:rsidR="00BA7A91" w14:paraId="6DF6A2A9" w14:textId="77777777" w:rsidTr="00087334">
        <w:tc>
          <w:tcPr>
            <w:tcW w:w="1057" w:type="dxa"/>
          </w:tcPr>
          <w:p w14:paraId="203A7568" w14:textId="28D1BDA0" w:rsidR="003C63F8" w:rsidRDefault="003C63F8" w:rsidP="00DD439D">
            <w:r>
              <w:t>3 minutes</w:t>
            </w:r>
          </w:p>
        </w:tc>
        <w:tc>
          <w:tcPr>
            <w:tcW w:w="1065" w:type="dxa"/>
          </w:tcPr>
          <w:p w14:paraId="7DB6C8E8" w14:textId="72DBCB99" w:rsidR="003C63F8" w:rsidRDefault="00FE7124" w:rsidP="00DD439D">
            <w:r>
              <w:t>6</w:t>
            </w:r>
          </w:p>
        </w:tc>
        <w:tc>
          <w:tcPr>
            <w:tcW w:w="8505" w:type="dxa"/>
          </w:tcPr>
          <w:p w14:paraId="7D24DD05" w14:textId="6F7A9F0C" w:rsidR="003C63F8" w:rsidRDefault="00A111DA" w:rsidP="00DD439D">
            <w:r w:rsidRPr="002B031F">
              <w:rPr>
                <w:b/>
                <w:bCs/>
              </w:rPr>
              <w:t>Create</w:t>
            </w:r>
            <w:r>
              <w:t xml:space="preserve"> a definition of “social issues” as a class</w:t>
            </w:r>
            <w:r w:rsidR="00BB6FB4">
              <w:t>.</w:t>
            </w:r>
          </w:p>
          <w:p w14:paraId="684659F9" w14:textId="510E0554" w:rsidR="003C63F8" w:rsidRDefault="00C03696" w:rsidP="007C2728">
            <w:r>
              <w:t xml:space="preserve">If you need them, </w:t>
            </w:r>
            <w:r w:rsidR="007C2728">
              <w:t>t</w:t>
            </w:r>
            <w:r>
              <w:t>here are some prompts</w:t>
            </w:r>
            <w:r w:rsidR="007C2728">
              <w:t xml:space="preserve"> on the PowerPoint.</w:t>
            </w:r>
          </w:p>
        </w:tc>
      </w:tr>
      <w:tr w:rsidR="00BA7A91" w14:paraId="00751BCF" w14:textId="77777777" w:rsidTr="00087334">
        <w:tc>
          <w:tcPr>
            <w:tcW w:w="1057" w:type="dxa"/>
          </w:tcPr>
          <w:p w14:paraId="78AF6D34" w14:textId="5A837B7E" w:rsidR="00DD439D" w:rsidRDefault="00D53EF5" w:rsidP="00DD439D">
            <w:r>
              <w:t>5</w:t>
            </w:r>
            <w:r w:rsidR="00845220">
              <w:t xml:space="preserve"> minutes</w:t>
            </w:r>
          </w:p>
        </w:tc>
        <w:tc>
          <w:tcPr>
            <w:tcW w:w="1065" w:type="dxa"/>
          </w:tcPr>
          <w:p w14:paraId="7CFD5FF8" w14:textId="41C57EDD" w:rsidR="00DD439D" w:rsidRDefault="00FE7124" w:rsidP="00DD439D">
            <w:r>
              <w:t>7</w:t>
            </w:r>
            <w:r w:rsidR="00F470C5">
              <w:t xml:space="preserve"> - </w:t>
            </w:r>
            <w:r>
              <w:t>8</w:t>
            </w:r>
          </w:p>
        </w:tc>
        <w:tc>
          <w:tcPr>
            <w:tcW w:w="8505" w:type="dxa"/>
          </w:tcPr>
          <w:p w14:paraId="0C8BFF58" w14:textId="0D5A6AF5" w:rsidR="00DD439D" w:rsidRDefault="00624E32" w:rsidP="00DD439D">
            <w:r>
              <w:rPr>
                <w:b/>
                <w:bCs/>
              </w:rPr>
              <w:t>Big Share</w:t>
            </w:r>
            <w:r w:rsidR="00E5432C">
              <w:t xml:space="preserve"> students </w:t>
            </w:r>
            <w:r>
              <w:t xml:space="preserve">to work in pairs and small </w:t>
            </w:r>
            <w:r w:rsidR="000E46DA">
              <w:t xml:space="preserve">groups to </w:t>
            </w:r>
            <w:r w:rsidR="00306F79">
              <w:t>discuss the</w:t>
            </w:r>
            <w:r w:rsidR="00E5432C">
              <w:t xml:space="preserve"> social issues</w:t>
            </w:r>
            <w:r w:rsidR="00306F79">
              <w:t xml:space="preserve"> identified</w:t>
            </w:r>
            <w:r w:rsidR="00E5432C">
              <w:t xml:space="preserve"> and </w:t>
            </w:r>
            <w:r w:rsidR="00306F79">
              <w:t xml:space="preserve">choose </w:t>
            </w:r>
            <w:r w:rsidR="00A61302">
              <w:t>one to focus on together.</w:t>
            </w:r>
            <w:r w:rsidR="00306F79">
              <w:t xml:space="preserve"> </w:t>
            </w:r>
            <w:r w:rsidR="00E5432C">
              <w:t xml:space="preserve"> </w:t>
            </w:r>
          </w:p>
          <w:p w14:paraId="361612FE" w14:textId="5A4EF942" w:rsidR="005149BF" w:rsidRDefault="005149BF" w:rsidP="00DD439D">
            <w:r w:rsidRPr="005149BF">
              <w:rPr>
                <w:b/>
                <w:bCs/>
              </w:rPr>
              <w:t>Define</w:t>
            </w:r>
            <w:r>
              <w:t xml:space="preserve"> social action for the students, using the definition: social action is practical action taken to make a positive change in society. </w:t>
            </w:r>
            <w:r w:rsidR="00F470C5">
              <w:t>Ask the students to consider what that might look like</w:t>
            </w:r>
            <w:r w:rsidR="00496E10">
              <w:t xml:space="preserve"> before introducing the task on slide </w:t>
            </w:r>
            <w:r w:rsidR="00B024D3">
              <w:t>7</w:t>
            </w:r>
            <w:r w:rsidR="00C7482B">
              <w:t>.</w:t>
            </w:r>
          </w:p>
          <w:p w14:paraId="6E565DEE" w14:textId="77777777" w:rsidR="00DD439D" w:rsidRDefault="00D53EF5" w:rsidP="00DD439D">
            <w:r w:rsidRPr="00335C1C">
              <w:rPr>
                <w:b/>
                <w:bCs/>
              </w:rPr>
              <w:t>Ask</w:t>
            </w:r>
            <w:r>
              <w:t xml:space="preserve">: </w:t>
            </w:r>
            <w:r w:rsidR="00335C1C">
              <w:t>Imagine someone gives</w:t>
            </w:r>
            <w:r>
              <w:t xml:space="preserve"> you £1</w:t>
            </w:r>
            <w:r w:rsidR="00010222">
              <w:t>0</w:t>
            </w:r>
            <w:r>
              <w:t xml:space="preserve">,000 to </w:t>
            </w:r>
            <w:r w:rsidR="00335C1C">
              <w:t>improve this</w:t>
            </w:r>
            <w:r>
              <w:t xml:space="preserve"> issue locally</w:t>
            </w:r>
            <w:r w:rsidR="00335C1C">
              <w:t xml:space="preserve">. You can’t donate it to a </w:t>
            </w:r>
            <w:r w:rsidR="00010222">
              <w:t>charity;</w:t>
            </w:r>
            <w:r w:rsidR="00335C1C">
              <w:t xml:space="preserve"> you </w:t>
            </w:r>
            <w:proofErr w:type="gramStart"/>
            <w:r w:rsidR="00335C1C">
              <w:t>have to</w:t>
            </w:r>
            <w:proofErr w:type="gramEnd"/>
            <w:r w:rsidR="00335C1C">
              <w:t xml:space="preserve"> </w:t>
            </w:r>
            <w:r w:rsidR="00335C1C">
              <w:rPr>
                <w:i/>
                <w:iCs/>
              </w:rPr>
              <w:t>do something</w:t>
            </w:r>
            <w:r w:rsidR="00335C1C">
              <w:t xml:space="preserve">. What </w:t>
            </w:r>
            <w:r w:rsidR="009001F4">
              <w:t>would</w:t>
            </w:r>
            <w:r w:rsidR="00335C1C">
              <w:t xml:space="preserve"> you do</w:t>
            </w:r>
            <w:r>
              <w:t>?</w:t>
            </w:r>
          </w:p>
          <w:p w14:paraId="1F57A581" w14:textId="182595B7" w:rsidR="00DD439D" w:rsidRDefault="00FC49FB" w:rsidP="00DD439D">
            <w:r>
              <w:t xml:space="preserve">Student plan </w:t>
            </w:r>
            <w:r w:rsidR="00087334">
              <w:t>an idea in pairs using prompts on the worksheet.</w:t>
            </w:r>
          </w:p>
        </w:tc>
      </w:tr>
      <w:tr w:rsidR="00BA7A91" w14:paraId="414D5701" w14:textId="77777777" w:rsidTr="00087334">
        <w:tc>
          <w:tcPr>
            <w:tcW w:w="1057" w:type="dxa"/>
          </w:tcPr>
          <w:p w14:paraId="068C813F" w14:textId="6FDC4188" w:rsidR="009B00EF" w:rsidRDefault="00DA3B4E" w:rsidP="00DD439D">
            <w:r>
              <w:t>5</w:t>
            </w:r>
            <w:r w:rsidR="00EA47A1">
              <w:t xml:space="preserve"> minutes</w:t>
            </w:r>
          </w:p>
        </w:tc>
        <w:tc>
          <w:tcPr>
            <w:tcW w:w="1065" w:type="dxa"/>
          </w:tcPr>
          <w:p w14:paraId="57470615" w14:textId="4370CEDD" w:rsidR="009B00EF" w:rsidRDefault="00FE7124" w:rsidP="00DD439D">
            <w:r>
              <w:t>9</w:t>
            </w:r>
          </w:p>
        </w:tc>
        <w:tc>
          <w:tcPr>
            <w:tcW w:w="8505" w:type="dxa"/>
          </w:tcPr>
          <w:p w14:paraId="2085D0CC" w14:textId="21EF5583" w:rsidR="009B00EF" w:rsidRDefault="000E3C01" w:rsidP="00DD439D">
            <w:r w:rsidRPr="00BB6FB4">
              <w:rPr>
                <w:b/>
                <w:bCs/>
              </w:rPr>
              <w:t>Ask</w:t>
            </w:r>
            <w:r>
              <w:t xml:space="preserve"> for a few groups to share their ideas</w:t>
            </w:r>
            <w:r w:rsidR="007C2728">
              <w:t>.</w:t>
            </w:r>
          </w:p>
          <w:p w14:paraId="4EF6B60C" w14:textId="7C448500" w:rsidR="007C2728" w:rsidRDefault="00BB6FB4" w:rsidP="00DD439D">
            <w:r>
              <w:t>What impact would it have?</w:t>
            </w:r>
            <w:r w:rsidR="007C2728">
              <w:t xml:space="preserve"> </w:t>
            </w:r>
            <w:r w:rsidR="00226CE0">
              <w:t>What social issue was most popular in the class?</w:t>
            </w:r>
          </w:p>
          <w:p w14:paraId="0419E113" w14:textId="593B31EA" w:rsidR="007C2728" w:rsidRDefault="007C2728" w:rsidP="00DD439D">
            <w:r w:rsidRPr="007C2728">
              <w:rPr>
                <w:b/>
                <w:bCs/>
              </w:rPr>
              <w:t>Show of hands</w:t>
            </w:r>
            <w:r>
              <w:t>:</w:t>
            </w:r>
            <w:r w:rsidR="00C605D0">
              <w:t xml:space="preserve"> </w:t>
            </w:r>
            <w:r w:rsidR="00226CE0">
              <w:t>Which idea do we think was the most powerful?</w:t>
            </w:r>
          </w:p>
          <w:p w14:paraId="5AC1364F" w14:textId="15EC4F1B" w:rsidR="009B00EF" w:rsidRDefault="00624422" w:rsidP="00DD439D">
            <w:r>
              <w:t xml:space="preserve">Please write the chosen social issue on the Class Canvas to </w:t>
            </w:r>
            <w:r w:rsidR="00C605D0">
              <w:t>refer</w:t>
            </w:r>
            <w:r>
              <w:t xml:space="preserve"> to</w:t>
            </w:r>
            <w:r w:rsidR="00381356">
              <w:t xml:space="preserve"> later</w:t>
            </w:r>
            <w:r>
              <w:t>.</w:t>
            </w:r>
          </w:p>
        </w:tc>
      </w:tr>
      <w:tr w:rsidR="00BA7A91" w14:paraId="55CFFE82" w14:textId="77777777" w:rsidTr="00087334">
        <w:tc>
          <w:tcPr>
            <w:tcW w:w="1057" w:type="dxa"/>
          </w:tcPr>
          <w:p w14:paraId="74A6B92B" w14:textId="63A00D7E" w:rsidR="00BB6FB4" w:rsidRDefault="00BB6FB4" w:rsidP="00DD439D">
            <w:r>
              <w:t>2 minutes</w:t>
            </w:r>
          </w:p>
        </w:tc>
        <w:tc>
          <w:tcPr>
            <w:tcW w:w="1065" w:type="dxa"/>
          </w:tcPr>
          <w:p w14:paraId="3B1AAFAA" w14:textId="0B535321" w:rsidR="00BB6FB4" w:rsidRDefault="00FE7124" w:rsidP="00DD439D">
            <w:r>
              <w:t>10</w:t>
            </w:r>
          </w:p>
        </w:tc>
        <w:tc>
          <w:tcPr>
            <w:tcW w:w="8505" w:type="dxa"/>
          </w:tcPr>
          <w:p w14:paraId="5F79A107" w14:textId="5C3CB73A" w:rsidR="00BB6FB4" w:rsidRDefault="004B1DA5" w:rsidP="00DD439D">
            <w:r w:rsidRPr="004B1DA5">
              <w:t xml:space="preserve">Introduce the </w:t>
            </w:r>
            <w:r w:rsidR="007C2728">
              <w:t>changemaker challenge</w:t>
            </w:r>
            <w:r w:rsidRPr="004B1DA5">
              <w:t xml:space="preserve">, encouraging students to take part. </w:t>
            </w:r>
          </w:p>
          <w:p w14:paraId="09D1EF24" w14:textId="612A80CA" w:rsidR="000D2E3A" w:rsidRPr="004B1DA5" w:rsidRDefault="00AD65AC" w:rsidP="00DD439D">
            <w:r>
              <w:t>Students will be asked to share their thoughts in the next tutor time.</w:t>
            </w:r>
          </w:p>
        </w:tc>
      </w:tr>
    </w:tbl>
    <w:p w14:paraId="27B894CA" w14:textId="77777777" w:rsidR="00DD439D" w:rsidRPr="00524486" w:rsidRDefault="00DD439D" w:rsidP="00DD439D"/>
    <w:p w14:paraId="0D0874EE" w14:textId="77777777" w:rsidR="0062511C" w:rsidRDefault="0062511C">
      <w:pPr>
        <w:rPr>
          <w:rFonts w:eastAsiaTheme="majorEastAsia" w:cstheme="majorBidi"/>
          <w:color w:val="404040" w:themeColor="text1" w:themeTint="BF"/>
          <w:sz w:val="32"/>
          <w:szCs w:val="32"/>
        </w:rPr>
      </w:pPr>
      <w:r>
        <w:br w:type="page"/>
      </w:r>
    </w:p>
    <w:p w14:paraId="3B3ECFA4" w14:textId="03C85D8F" w:rsidR="009C6AA5" w:rsidRDefault="009C6AA5" w:rsidP="009C6AA5">
      <w:pPr>
        <w:pStyle w:val="Heading1"/>
      </w:pPr>
      <w:r>
        <w:t xml:space="preserve">Tutor </w:t>
      </w:r>
      <w:r w:rsidR="00A13A1E">
        <w:t>T</w:t>
      </w:r>
      <w:r>
        <w:t>ime 2</w:t>
      </w:r>
      <w:r w:rsidR="007218EF">
        <w:t xml:space="preserve"> – Young people make change</w:t>
      </w:r>
    </w:p>
    <w:p w14:paraId="5B34CCF6" w14:textId="77777777" w:rsidR="009C6AA5" w:rsidRPr="00524486" w:rsidRDefault="009C6AA5" w:rsidP="009C6AA5">
      <w:pPr>
        <w:pStyle w:val="Heading2"/>
      </w:pPr>
      <w:r w:rsidRPr="00524486">
        <w:t>Key Questions</w:t>
      </w:r>
    </w:p>
    <w:p w14:paraId="2C74BADA" w14:textId="199736A4" w:rsidR="009C6AA5" w:rsidRDefault="00FB020C" w:rsidP="009C6AA5">
      <w:pPr>
        <w:pStyle w:val="ListParagraph"/>
        <w:numPr>
          <w:ilvl w:val="0"/>
          <w:numId w:val="2"/>
        </w:numPr>
        <w:spacing w:line="278" w:lineRule="auto"/>
      </w:pPr>
      <w:r>
        <w:t>How can young people create change?</w:t>
      </w:r>
    </w:p>
    <w:p w14:paraId="05732A7D" w14:textId="4BEEAAC7" w:rsidR="00FB020C" w:rsidRDefault="008D117F" w:rsidP="009C6AA5">
      <w:pPr>
        <w:pStyle w:val="ListParagraph"/>
        <w:numPr>
          <w:ilvl w:val="0"/>
          <w:numId w:val="2"/>
        </w:numPr>
        <w:spacing w:line="278" w:lineRule="auto"/>
      </w:pPr>
      <w:r>
        <w:t>How can I give time, money and/or skills to causes that I care about?</w:t>
      </w:r>
    </w:p>
    <w:p w14:paraId="78EB69E8" w14:textId="3E3CC841" w:rsidR="008D117F" w:rsidRDefault="008D117F" w:rsidP="009C6AA5">
      <w:pPr>
        <w:pStyle w:val="ListParagraph"/>
        <w:numPr>
          <w:ilvl w:val="0"/>
          <w:numId w:val="2"/>
        </w:numPr>
        <w:spacing w:line="278" w:lineRule="auto"/>
      </w:pPr>
      <w:r>
        <w:t>Why does my voice matter?</w:t>
      </w:r>
    </w:p>
    <w:p w14:paraId="153112B1" w14:textId="77777777" w:rsidR="009C6AA5" w:rsidRDefault="009C6AA5" w:rsidP="009C6AA5">
      <w:pPr>
        <w:pStyle w:val="Heading2"/>
      </w:pPr>
      <w:r w:rsidRPr="00524486">
        <w:t>Lesson Summary</w:t>
      </w:r>
    </w:p>
    <w:p w14:paraId="16A6CD72" w14:textId="2EF70BA9" w:rsidR="009C6AA5" w:rsidRDefault="009C6AA5" w:rsidP="009C6AA5">
      <w:r w:rsidRPr="00524486">
        <w:t xml:space="preserve">In this </w:t>
      </w:r>
      <w:r>
        <w:t xml:space="preserve">lesson students will </w:t>
      </w:r>
      <w:r w:rsidR="00B51168">
        <w:t xml:space="preserve">start by having a class discussion around the </w:t>
      </w:r>
      <w:r w:rsidR="000A0DBF">
        <w:t xml:space="preserve">statement “My actions can have a meaningful impact on others”. </w:t>
      </w:r>
      <w:r w:rsidR="00FE1A3F">
        <w:t xml:space="preserve">After asking the initial question, </w:t>
      </w:r>
      <w:r w:rsidR="007309B1">
        <w:t>they will</w:t>
      </w:r>
      <w:r w:rsidR="00FE1A3F">
        <w:t xml:space="preserve"> delve deeper by continuing to </w:t>
      </w:r>
      <w:r w:rsidR="003F1E75">
        <w:t xml:space="preserve">think about “how” we can start to make change </w:t>
      </w:r>
      <w:r w:rsidR="00DC58B5">
        <w:t xml:space="preserve">with people we know and our communities. </w:t>
      </w:r>
      <w:r w:rsidR="007309B1">
        <w:t>Students</w:t>
      </w:r>
      <w:r w:rsidR="00DC58B5">
        <w:t xml:space="preserve"> will be working in pairs or small groups to sort the statements on the board </w:t>
      </w:r>
      <w:r w:rsidR="001B3B9B">
        <w:t xml:space="preserve">based on whether the activities </w:t>
      </w:r>
      <w:r w:rsidR="002531FD">
        <w:t>are about</w:t>
      </w:r>
      <w:r w:rsidR="00AD097E">
        <w:t xml:space="preserve"> giving up their time, their money or their skills, or perhaps more than one – sometimes maybe all three!</w:t>
      </w:r>
    </w:p>
    <w:p w14:paraId="18244A49" w14:textId="77777777" w:rsidR="009C6AA5" w:rsidRPr="00524486" w:rsidRDefault="009C6AA5" w:rsidP="009C6AA5">
      <w:pPr>
        <w:pStyle w:val="Heading2"/>
      </w:pPr>
      <w:r w:rsidRPr="00524486">
        <w:t>Resources</w:t>
      </w:r>
    </w:p>
    <w:p w14:paraId="43428B04" w14:textId="748B2B73" w:rsidR="009C6AA5" w:rsidRDefault="009C6AA5" w:rsidP="00AD1983">
      <w:pPr>
        <w:pStyle w:val="ListParagraph"/>
        <w:numPr>
          <w:ilvl w:val="0"/>
          <w:numId w:val="10"/>
        </w:numPr>
      </w:pPr>
      <w:r>
        <w:t xml:space="preserve">Tutor Time </w:t>
      </w:r>
      <w:r w:rsidR="008D117F">
        <w:t>2</w:t>
      </w:r>
      <w:r>
        <w:t xml:space="preserve"> PPT</w:t>
      </w:r>
    </w:p>
    <w:p w14:paraId="6ADBF0A4" w14:textId="481313FF" w:rsidR="009C6AA5" w:rsidRDefault="009C6AA5" w:rsidP="00AD1983">
      <w:pPr>
        <w:pStyle w:val="ListParagraph"/>
        <w:numPr>
          <w:ilvl w:val="0"/>
          <w:numId w:val="10"/>
        </w:numPr>
      </w:pPr>
      <w:r>
        <w:t xml:space="preserve">Tutor Time </w:t>
      </w:r>
      <w:r w:rsidR="008D117F">
        <w:t>2</w:t>
      </w:r>
      <w:r>
        <w:t xml:space="preserve"> Worksheets (with home learning task printed on the back)</w:t>
      </w:r>
    </w:p>
    <w:p w14:paraId="7E38FC18" w14:textId="4EF7CCEF" w:rsidR="00AD1983" w:rsidRDefault="00AD1983" w:rsidP="00AD1983">
      <w:pPr>
        <w:pStyle w:val="ListParagraph"/>
        <w:numPr>
          <w:ilvl w:val="0"/>
          <w:numId w:val="10"/>
        </w:numPr>
      </w:pPr>
      <w:r>
        <w:t>Class Canvas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57"/>
        <w:gridCol w:w="1065"/>
        <w:gridCol w:w="8505"/>
      </w:tblGrid>
      <w:tr w:rsidR="00C43001" w14:paraId="416EC8D0" w14:textId="77777777" w:rsidTr="00A53400">
        <w:tc>
          <w:tcPr>
            <w:tcW w:w="1057" w:type="dxa"/>
          </w:tcPr>
          <w:p w14:paraId="12ABBBC4" w14:textId="77777777" w:rsidR="009C6AA5" w:rsidRDefault="009C6AA5">
            <w:r>
              <w:t>Time</w:t>
            </w:r>
          </w:p>
        </w:tc>
        <w:tc>
          <w:tcPr>
            <w:tcW w:w="1065" w:type="dxa"/>
          </w:tcPr>
          <w:p w14:paraId="614F0F2A" w14:textId="77777777" w:rsidR="009C6AA5" w:rsidRDefault="009C6AA5">
            <w:r>
              <w:t>PPT slide</w:t>
            </w:r>
          </w:p>
        </w:tc>
        <w:tc>
          <w:tcPr>
            <w:tcW w:w="8505" w:type="dxa"/>
          </w:tcPr>
          <w:p w14:paraId="3105AA9B" w14:textId="77777777" w:rsidR="009C6AA5" w:rsidRDefault="009C6AA5">
            <w:r>
              <w:t>Activity</w:t>
            </w:r>
          </w:p>
        </w:tc>
      </w:tr>
      <w:tr w:rsidR="00C43001" w14:paraId="64373C35" w14:textId="77777777" w:rsidTr="00A53400">
        <w:tc>
          <w:tcPr>
            <w:tcW w:w="1057" w:type="dxa"/>
          </w:tcPr>
          <w:p w14:paraId="32E75640" w14:textId="2EF30463" w:rsidR="009C6AA5" w:rsidRDefault="00AB6684">
            <w:r>
              <w:t>2 minutes</w:t>
            </w:r>
          </w:p>
        </w:tc>
        <w:tc>
          <w:tcPr>
            <w:tcW w:w="1065" w:type="dxa"/>
          </w:tcPr>
          <w:p w14:paraId="6FE4AE0A" w14:textId="4A9E6CB5" w:rsidR="009C6AA5" w:rsidRDefault="00AB7CBA">
            <w:r>
              <w:t>1</w:t>
            </w:r>
            <w:r w:rsidR="007D752A">
              <w:t>2</w:t>
            </w:r>
          </w:p>
        </w:tc>
        <w:tc>
          <w:tcPr>
            <w:tcW w:w="8505" w:type="dxa"/>
          </w:tcPr>
          <w:p w14:paraId="4F2380D1" w14:textId="77777777" w:rsidR="009C6AA5" w:rsidRDefault="002F530D">
            <w:r>
              <w:t>Set learning outcomes for the session</w:t>
            </w:r>
          </w:p>
          <w:p w14:paraId="12F53677" w14:textId="7D42E7E5" w:rsidR="009C6AA5" w:rsidRDefault="003776DA">
            <w:r>
              <w:t xml:space="preserve">Share any findings from the </w:t>
            </w:r>
            <w:r w:rsidR="00006FF7">
              <w:t>changemaker challenge</w:t>
            </w:r>
          </w:p>
        </w:tc>
      </w:tr>
      <w:tr w:rsidR="00C43001" w14:paraId="7207E5F6" w14:textId="77777777" w:rsidTr="00A53400">
        <w:tc>
          <w:tcPr>
            <w:tcW w:w="1057" w:type="dxa"/>
          </w:tcPr>
          <w:p w14:paraId="360DBA4F" w14:textId="62CB00B0" w:rsidR="009C6AA5" w:rsidRDefault="00AB6684">
            <w:r>
              <w:t>5</w:t>
            </w:r>
            <w:r w:rsidR="002F530D">
              <w:t xml:space="preserve"> minutes</w:t>
            </w:r>
          </w:p>
        </w:tc>
        <w:tc>
          <w:tcPr>
            <w:tcW w:w="1065" w:type="dxa"/>
          </w:tcPr>
          <w:p w14:paraId="47B1489B" w14:textId="1EA51D9F" w:rsidR="009C6AA5" w:rsidRDefault="002F530D">
            <w:r>
              <w:t>1</w:t>
            </w:r>
            <w:r w:rsidR="007D752A">
              <w:t>3</w:t>
            </w:r>
            <w:r w:rsidR="00322503">
              <w:t xml:space="preserve"> </w:t>
            </w:r>
            <w:r w:rsidR="007D752A">
              <w:t>–</w:t>
            </w:r>
            <w:r w:rsidR="00322503">
              <w:t xml:space="preserve"> 1</w:t>
            </w:r>
            <w:r w:rsidR="007D752A">
              <w:t>4</w:t>
            </w:r>
          </w:p>
        </w:tc>
        <w:tc>
          <w:tcPr>
            <w:tcW w:w="8505" w:type="dxa"/>
          </w:tcPr>
          <w:p w14:paraId="1DFF11C6" w14:textId="1F1EB85D" w:rsidR="001F3AC1" w:rsidRDefault="001F3AC1" w:rsidP="002F530D">
            <w:r w:rsidRPr="00A53400">
              <w:rPr>
                <w:b/>
                <w:bCs/>
              </w:rPr>
              <w:t>Class discussion</w:t>
            </w:r>
            <w:r w:rsidR="00A53400">
              <w:rPr>
                <w:b/>
                <w:bCs/>
              </w:rPr>
              <w:t>:</w:t>
            </w:r>
            <w:r>
              <w:t xml:space="preserve"> do you agree with this statement?</w:t>
            </w:r>
          </w:p>
          <w:p w14:paraId="7047EE48" w14:textId="27880C85" w:rsidR="00373DA9" w:rsidRDefault="00B41970" w:rsidP="002F530D">
            <w:pPr>
              <w:rPr>
                <w:lang w:eastAsia="en-GB"/>
              </w:rPr>
            </w:pPr>
            <w:r>
              <w:rPr>
                <w:lang w:eastAsia="en-GB"/>
              </w:rPr>
              <w:t>“My actions can have a meaningful impact on others”</w:t>
            </w:r>
          </w:p>
          <w:p w14:paraId="5A37D741" w14:textId="4BBF9F2E" w:rsidR="009C6AA5" w:rsidRDefault="00A53400">
            <w:r>
              <w:t>How do you feel about it and why?</w:t>
            </w:r>
          </w:p>
          <w:p w14:paraId="18FB0BFF" w14:textId="1851185D" w:rsidR="00322503" w:rsidRPr="00335C1C" w:rsidRDefault="00322503">
            <w:r>
              <w:t xml:space="preserve">Delve deeper into the discussion by asking students the questions </w:t>
            </w:r>
            <w:r w:rsidRPr="00F3720D">
              <w:rPr>
                <w:b/>
                <w:bCs/>
              </w:rPr>
              <w:t>on slide 13</w:t>
            </w:r>
            <w:r>
              <w:t xml:space="preserve"> – “</w:t>
            </w:r>
            <w:r w:rsidR="00624E32">
              <w:t>how might we…” and “consider…” questions.</w:t>
            </w:r>
          </w:p>
        </w:tc>
      </w:tr>
      <w:tr w:rsidR="00C43001" w14:paraId="1419862B" w14:textId="77777777" w:rsidTr="00A53400">
        <w:tc>
          <w:tcPr>
            <w:tcW w:w="1057" w:type="dxa"/>
          </w:tcPr>
          <w:p w14:paraId="7A2B044A" w14:textId="76C06EEE" w:rsidR="009C6AA5" w:rsidRDefault="00352A76">
            <w:r>
              <w:t>7</w:t>
            </w:r>
            <w:r w:rsidR="00B51FB1">
              <w:t xml:space="preserve"> minutes</w:t>
            </w:r>
          </w:p>
        </w:tc>
        <w:tc>
          <w:tcPr>
            <w:tcW w:w="1065" w:type="dxa"/>
          </w:tcPr>
          <w:p w14:paraId="5F507F05" w14:textId="3F56F5FC" w:rsidR="009C6AA5" w:rsidRDefault="00CC6481">
            <w:r>
              <w:t>1</w:t>
            </w:r>
            <w:r w:rsidR="007D752A">
              <w:t>5</w:t>
            </w:r>
            <w:r w:rsidR="00D6079E">
              <w:t xml:space="preserve"> </w:t>
            </w:r>
            <w:r w:rsidR="007D752A">
              <w:t>–</w:t>
            </w:r>
            <w:r w:rsidR="00D6079E">
              <w:t xml:space="preserve"> 1</w:t>
            </w:r>
            <w:r w:rsidR="007D752A">
              <w:t>6</w:t>
            </w:r>
          </w:p>
        </w:tc>
        <w:tc>
          <w:tcPr>
            <w:tcW w:w="8505" w:type="dxa"/>
          </w:tcPr>
          <w:p w14:paraId="3B36FBAF" w14:textId="77777777" w:rsidR="009C6AA5" w:rsidRDefault="0040079A">
            <w:r w:rsidRPr="00D6079E">
              <w:rPr>
                <w:b/>
                <w:bCs/>
              </w:rPr>
              <w:t>Introduce</w:t>
            </w:r>
            <w:r>
              <w:t xml:space="preserve"> time, money and skills as ways to have an impact.</w:t>
            </w:r>
          </w:p>
          <w:p w14:paraId="243954C9" w14:textId="4BB101C8" w:rsidR="00A83EA2" w:rsidRPr="00A83EA2" w:rsidRDefault="00A83EA2" w:rsidP="00A83EA2">
            <w:r w:rsidRPr="00A83EA2">
              <w:t xml:space="preserve">We all care about different causes </w:t>
            </w:r>
            <w:r>
              <w:t>and</w:t>
            </w:r>
            <w:r w:rsidRPr="00A83EA2">
              <w:t xml:space="preserve"> there are loads of ways to make a difference. Think about the power you already have: your time, your money, and your skills. Each one can create real change.</w:t>
            </w:r>
          </w:p>
          <w:p w14:paraId="46767358" w14:textId="77777777" w:rsidR="00A83EA2" w:rsidRPr="00A83EA2" w:rsidRDefault="00A83EA2" w:rsidP="00A83EA2">
            <w:r w:rsidRPr="00A83EA2">
              <w:t>You might…</w:t>
            </w:r>
          </w:p>
          <w:p w14:paraId="4933C605" w14:textId="679D92C4" w:rsidR="00A83EA2" w:rsidRPr="00A83EA2" w:rsidRDefault="00A83EA2" w:rsidP="006E186E">
            <w:pPr>
              <w:pStyle w:val="ListParagraph"/>
              <w:numPr>
                <w:ilvl w:val="0"/>
                <w:numId w:val="13"/>
              </w:numPr>
            </w:pPr>
            <w:r w:rsidRPr="00A83EA2">
              <w:t>Give your time by helping pack food parcels at a foodbank</w:t>
            </w:r>
          </w:p>
          <w:p w14:paraId="6240797E" w14:textId="24E762F1" w:rsidR="00A83EA2" w:rsidRPr="00A83EA2" w:rsidRDefault="00A83EA2" w:rsidP="006E186E">
            <w:pPr>
              <w:pStyle w:val="ListParagraph"/>
              <w:numPr>
                <w:ilvl w:val="0"/>
                <w:numId w:val="13"/>
              </w:numPr>
            </w:pPr>
            <w:r w:rsidRPr="00A83EA2">
              <w:t>Give your money by fundraising or donating what you can</w:t>
            </w:r>
          </w:p>
          <w:p w14:paraId="5E81C225" w14:textId="222B525C" w:rsidR="00A83EA2" w:rsidRPr="00A83EA2" w:rsidRDefault="00A83EA2" w:rsidP="006E186E">
            <w:pPr>
              <w:pStyle w:val="ListParagraph"/>
              <w:numPr>
                <w:ilvl w:val="0"/>
                <w:numId w:val="13"/>
              </w:numPr>
            </w:pPr>
            <w:r w:rsidRPr="00A83EA2">
              <w:t>Give your skills by using your talents - like writing something for the school newsletter to raise awareness</w:t>
            </w:r>
          </w:p>
          <w:p w14:paraId="3301EA72" w14:textId="1E2AD2EE" w:rsidR="00A83EA2" w:rsidRPr="00A83EA2" w:rsidRDefault="00D6079E" w:rsidP="00A83EA2">
            <w:r>
              <w:t xml:space="preserve">Using the example </w:t>
            </w:r>
            <w:r w:rsidRPr="00F3720D">
              <w:rPr>
                <w:b/>
                <w:bCs/>
              </w:rPr>
              <w:t>on slide 15</w:t>
            </w:r>
            <w:r>
              <w:t xml:space="preserve">, discuss as a class how time and skills are given to mentor a younger student. </w:t>
            </w:r>
          </w:p>
          <w:p w14:paraId="25280921" w14:textId="35491224" w:rsidR="00D6079E" w:rsidRDefault="00D6079E" w:rsidP="00A83EA2">
            <w:r>
              <w:rPr>
                <w:b/>
                <w:bCs/>
              </w:rPr>
              <w:t xml:space="preserve">Hands up </w:t>
            </w:r>
            <w:r>
              <w:t>activity for the following bullet points – hands up if this activity use</w:t>
            </w:r>
            <w:r w:rsidR="00152BD5">
              <w:t>s</w:t>
            </w:r>
            <w:r>
              <w:t xml:space="preserve"> time, money, skills – does it use both or all?</w:t>
            </w:r>
          </w:p>
          <w:p w14:paraId="7BE8267D" w14:textId="3817A2E1" w:rsidR="009C6AA5" w:rsidRPr="00335C1C" w:rsidRDefault="00D6079E">
            <w:r>
              <w:t>Click for our suggestions. Do students agree/disagree with what’s on the slide? No wrong answers here, just good to reflect.</w:t>
            </w:r>
          </w:p>
        </w:tc>
      </w:tr>
      <w:tr w:rsidR="00C43001" w14:paraId="275DC461" w14:textId="77777777" w:rsidTr="00A53400">
        <w:tc>
          <w:tcPr>
            <w:tcW w:w="1057" w:type="dxa"/>
          </w:tcPr>
          <w:p w14:paraId="323CE3BB" w14:textId="56864C3C" w:rsidR="009C6AA5" w:rsidRDefault="00EE7893">
            <w:r>
              <w:t>3</w:t>
            </w:r>
            <w:r w:rsidR="00EC3B04">
              <w:t xml:space="preserve"> minutes</w:t>
            </w:r>
          </w:p>
        </w:tc>
        <w:tc>
          <w:tcPr>
            <w:tcW w:w="1065" w:type="dxa"/>
          </w:tcPr>
          <w:p w14:paraId="64F95B0B" w14:textId="3B07D5B6" w:rsidR="009C6AA5" w:rsidRDefault="00421E30">
            <w:r>
              <w:t>1</w:t>
            </w:r>
            <w:r w:rsidR="007D752A">
              <w:t>7</w:t>
            </w:r>
          </w:p>
        </w:tc>
        <w:tc>
          <w:tcPr>
            <w:tcW w:w="8505" w:type="dxa"/>
          </w:tcPr>
          <w:p w14:paraId="24067907" w14:textId="7F71E89C" w:rsidR="009C6AA5" w:rsidRDefault="00DF7C0A">
            <w:r>
              <w:t xml:space="preserve">Use the slide to discuss a litter pick, modelling how students might approach this task. Discuss before clicking to reveal our answers. </w:t>
            </w:r>
            <w:r w:rsidR="00FC56F2">
              <w:t xml:space="preserve">Students </w:t>
            </w:r>
            <w:r w:rsidR="001705D8">
              <w:t>work in</w:t>
            </w:r>
            <w:r w:rsidR="00EE7893">
              <w:t>dependently</w:t>
            </w:r>
            <w:r w:rsidR="001705D8">
              <w:t xml:space="preserve"> to develop ideas in relation to the social issue identified in tutor time 1</w:t>
            </w:r>
            <w:r w:rsidR="005A6923">
              <w:t>.</w:t>
            </w:r>
          </w:p>
        </w:tc>
      </w:tr>
      <w:tr w:rsidR="00763E2E" w14:paraId="37184536" w14:textId="77777777" w:rsidTr="00A53400">
        <w:tc>
          <w:tcPr>
            <w:tcW w:w="1057" w:type="dxa"/>
          </w:tcPr>
          <w:p w14:paraId="335DF2E3" w14:textId="37EB0DE6" w:rsidR="00D3496C" w:rsidRDefault="00D3496C">
            <w:r>
              <w:t>3 minutes</w:t>
            </w:r>
          </w:p>
        </w:tc>
        <w:tc>
          <w:tcPr>
            <w:tcW w:w="1065" w:type="dxa"/>
          </w:tcPr>
          <w:p w14:paraId="363BC78E" w14:textId="7A6FA10B" w:rsidR="00D3496C" w:rsidRDefault="00130D88">
            <w:r>
              <w:t>1</w:t>
            </w:r>
            <w:r w:rsidR="007D752A">
              <w:t>8</w:t>
            </w:r>
          </w:p>
        </w:tc>
        <w:tc>
          <w:tcPr>
            <w:tcW w:w="8505" w:type="dxa"/>
          </w:tcPr>
          <w:p w14:paraId="2E636B4D" w14:textId="05317EFF" w:rsidR="00D3496C" w:rsidRDefault="00130D88">
            <w:r>
              <w:t>Introduce the changemaker challenge: Students to pick a time, money or skills task to complete and feedback.</w:t>
            </w:r>
          </w:p>
        </w:tc>
      </w:tr>
    </w:tbl>
    <w:p w14:paraId="795C49F3" w14:textId="77777777" w:rsidR="00DD439D" w:rsidRDefault="00DD439D" w:rsidP="00DD439D"/>
    <w:p w14:paraId="5127C935" w14:textId="2485A9F1" w:rsidR="004F038F" w:rsidRDefault="004F038F" w:rsidP="004F038F">
      <w:pPr>
        <w:pStyle w:val="Heading1"/>
      </w:pPr>
      <w:r>
        <w:t xml:space="preserve">Tutor </w:t>
      </w:r>
      <w:r w:rsidR="00A13A1E">
        <w:t>T</w:t>
      </w:r>
      <w:r>
        <w:t>ime 3</w:t>
      </w:r>
      <w:r w:rsidR="00777952">
        <w:t xml:space="preserve"> </w:t>
      </w:r>
      <w:r w:rsidR="00457288">
        <w:t>–</w:t>
      </w:r>
      <w:r w:rsidR="00777952">
        <w:t xml:space="preserve"> </w:t>
      </w:r>
      <w:r w:rsidR="00457288">
        <w:t>Social action – what is our impact?</w:t>
      </w:r>
    </w:p>
    <w:p w14:paraId="2566A967" w14:textId="63A51C24" w:rsidR="004F038F" w:rsidRPr="00524486" w:rsidRDefault="004F038F" w:rsidP="004F038F">
      <w:pPr>
        <w:pStyle w:val="Heading2"/>
      </w:pPr>
      <w:r w:rsidRPr="00524486">
        <w:t>Key Questions</w:t>
      </w:r>
    </w:p>
    <w:p w14:paraId="43CB008F" w14:textId="589FA2EA" w:rsidR="002E2F14" w:rsidRDefault="002E2F14" w:rsidP="002E2F14">
      <w:pPr>
        <w:pStyle w:val="Heading2"/>
        <w:numPr>
          <w:ilvl w:val="0"/>
          <w:numId w:val="4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What is my impact (short/medium/long term)?</w:t>
      </w:r>
    </w:p>
    <w:p w14:paraId="6813358D" w14:textId="1A1FD010" w:rsidR="002E2F14" w:rsidRPr="002E2F14" w:rsidRDefault="002E2F14" w:rsidP="002E2F14">
      <w:pPr>
        <w:pStyle w:val="ListParagraph"/>
        <w:numPr>
          <w:ilvl w:val="0"/>
          <w:numId w:val="4"/>
        </w:numPr>
      </w:pPr>
      <w:r>
        <w:t xml:space="preserve">What social action do I want to </w:t>
      </w:r>
      <w:r w:rsidR="00094CA7">
        <w:t>complete to challenge my social issue?</w:t>
      </w:r>
    </w:p>
    <w:p w14:paraId="13A5068B" w14:textId="412DD479" w:rsidR="004F038F" w:rsidRDefault="004F038F" w:rsidP="004F038F">
      <w:pPr>
        <w:pStyle w:val="Heading2"/>
      </w:pPr>
      <w:r w:rsidRPr="00524486">
        <w:t>Lesson Summary</w:t>
      </w:r>
    </w:p>
    <w:p w14:paraId="3CF8ADE1" w14:textId="3061ECBD" w:rsidR="004F038F" w:rsidRDefault="004F038F" w:rsidP="004F038F">
      <w:r w:rsidRPr="00524486">
        <w:t xml:space="preserve">In this </w:t>
      </w:r>
      <w:r>
        <w:t>lesson students will</w:t>
      </w:r>
      <w:r w:rsidR="002F7510">
        <w:t xml:space="preserve"> </w:t>
      </w:r>
      <w:r w:rsidR="001F458D">
        <w:t>think about the</w:t>
      </w:r>
      <w:r w:rsidR="00724E3D">
        <w:t xml:space="preserve"> differences between short</w:t>
      </w:r>
      <w:r w:rsidR="00FB1A14">
        <w:t>-,</w:t>
      </w:r>
      <w:r w:rsidR="00724E3D">
        <w:t xml:space="preserve"> medium</w:t>
      </w:r>
      <w:r w:rsidR="00FB1A14">
        <w:t>-</w:t>
      </w:r>
      <w:r w:rsidR="00724E3D">
        <w:t xml:space="preserve"> and long</w:t>
      </w:r>
      <w:r w:rsidR="00FB1A14">
        <w:t>-</w:t>
      </w:r>
      <w:r w:rsidR="00724E3D">
        <w:t>term impact. They will then create their own elevator pitches, thinking about the social action they would like to complete</w:t>
      </w:r>
      <w:r w:rsidR="0087782A">
        <w:t>, based on the social issue they identified in Tutor Time 1.</w:t>
      </w:r>
      <w:r w:rsidR="009B2694">
        <w:t xml:space="preserve"> The class will give short feedback on each pitch based on What Went Well and Even Better If.</w:t>
      </w:r>
    </w:p>
    <w:p w14:paraId="2B337119" w14:textId="77777777" w:rsidR="004F038F" w:rsidRPr="00524486" w:rsidRDefault="004F038F" w:rsidP="004F038F">
      <w:pPr>
        <w:pStyle w:val="Heading2"/>
      </w:pPr>
      <w:r w:rsidRPr="00524486">
        <w:t>Resources</w:t>
      </w:r>
    </w:p>
    <w:p w14:paraId="6F86962F" w14:textId="2DF21F7F" w:rsidR="004F038F" w:rsidRDefault="004F038F" w:rsidP="00D17032">
      <w:pPr>
        <w:pStyle w:val="ListParagraph"/>
        <w:numPr>
          <w:ilvl w:val="0"/>
          <w:numId w:val="15"/>
        </w:numPr>
      </w:pPr>
      <w:r>
        <w:t>Tutor Time 3 PPT</w:t>
      </w:r>
    </w:p>
    <w:p w14:paraId="193C7B91" w14:textId="2344BDDC" w:rsidR="004F038F" w:rsidRDefault="004F038F" w:rsidP="00D17032">
      <w:pPr>
        <w:pStyle w:val="ListParagraph"/>
        <w:numPr>
          <w:ilvl w:val="0"/>
          <w:numId w:val="15"/>
        </w:numPr>
      </w:pPr>
      <w:r>
        <w:t>Tutor Time 3 Worksheets (with home learning task printed on the back)</w:t>
      </w:r>
    </w:p>
    <w:p w14:paraId="26739FFA" w14:textId="491DC01B" w:rsidR="00D17032" w:rsidRDefault="00D17032" w:rsidP="00D17032">
      <w:pPr>
        <w:pStyle w:val="ListParagraph"/>
        <w:numPr>
          <w:ilvl w:val="0"/>
          <w:numId w:val="15"/>
        </w:numPr>
      </w:pPr>
      <w:r>
        <w:t>Class Canvas</w:t>
      </w:r>
    </w:p>
    <w:tbl>
      <w:tblPr>
        <w:tblStyle w:val="TableGrid"/>
        <w:tblW w:w="10774" w:type="dxa"/>
        <w:tblInd w:w="-147" w:type="dxa"/>
        <w:tblLook w:val="04A0" w:firstRow="1" w:lastRow="0" w:firstColumn="1" w:lastColumn="0" w:noHBand="0" w:noVBand="1"/>
      </w:tblPr>
      <w:tblGrid>
        <w:gridCol w:w="1057"/>
        <w:gridCol w:w="1052"/>
        <w:gridCol w:w="8665"/>
      </w:tblGrid>
      <w:tr w:rsidR="00C43001" w14:paraId="4D61FE23" w14:textId="77777777" w:rsidTr="00DB78FC">
        <w:tc>
          <w:tcPr>
            <w:tcW w:w="1057" w:type="dxa"/>
          </w:tcPr>
          <w:p w14:paraId="405D3222" w14:textId="77777777" w:rsidR="004F038F" w:rsidRDefault="004F038F">
            <w:r>
              <w:t>Time</w:t>
            </w:r>
          </w:p>
        </w:tc>
        <w:tc>
          <w:tcPr>
            <w:tcW w:w="1052" w:type="dxa"/>
          </w:tcPr>
          <w:p w14:paraId="52590EA1" w14:textId="77777777" w:rsidR="004F038F" w:rsidRDefault="004F038F">
            <w:r>
              <w:t>PPT slide</w:t>
            </w:r>
          </w:p>
        </w:tc>
        <w:tc>
          <w:tcPr>
            <w:tcW w:w="8665" w:type="dxa"/>
          </w:tcPr>
          <w:p w14:paraId="3D930CE2" w14:textId="77777777" w:rsidR="004F038F" w:rsidRDefault="004F038F">
            <w:r>
              <w:t>Activity</w:t>
            </w:r>
          </w:p>
        </w:tc>
      </w:tr>
      <w:tr w:rsidR="00C43001" w14:paraId="35D19EB4" w14:textId="77777777" w:rsidTr="00DB78FC">
        <w:tc>
          <w:tcPr>
            <w:tcW w:w="1057" w:type="dxa"/>
          </w:tcPr>
          <w:p w14:paraId="748FBC4D" w14:textId="5F0DB822" w:rsidR="004F038F" w:rsidRDefault="00A03219">
            <w:r>
              <w:t>3</w:t>
            </w:r>
            <w:r w:rsidR="001437E9">
              <w:t xml:space="preserve"> minute</w:t>
            </w:r>
            <w:r w:rsidR="00A419DD">
              <w:t>s</w:t>
            </w:r>
          </w:p>
        </w:tc>
        <w:tc>
          <w:tcPr>
            <w:tcW w:w="1052" w:type="dxa"/>
          </w:tcPr>
          <w:p w14:paraId="4937BD13" w14:textId="3A2C3912" w:rsidR="004F038F" w:rsidRDefault="00D137AE">
            <w:r>
              <w:t>20</w:t>
            </w:r>
            <w:r w:rsidR="00D20AC3">
              <w:t xml:space="preserve"> </w:t>
            </w:r>
            <w:r>
              <w:t>–</w:t>
            </w:r>
            <w:r w:rsidR="00D20AC3">
              <w:t xml:space="preserve"> 2</w:t>
            </w:r>
            <w:r>
              <w:t>1</w:t>
            </w:r>
          </w:p>
        </w:tc>
        <w:tc>
          <w:tcPr>
            <w:tcW w:w="8665" w:type="dxa"/>
          </w:tcPr>
          <w:p w14:paraId="61B8E426" w14:textId="4E9EA132" w:rsidR="00D3149B" w:rsidRDefault="001437E9" w:rsidP="00CA431D">
            <w:r>
              <w:t>Set outcomes for the session</w:t>
            </w:r>
          </w:p>
          <w:p w14:paraId="6F865233" w14:textId="5D8CD66E" w:rsidR="00D3149B" w:rsidRPr="00D3149B" w:rsidRDefault="00267526" w:rsidP="00D3149B">
            <w:r w:rsidRPr="00267526">
              <w:rPr>
                <w:b/>
                <w:bCs/>
              </w:rPr>
              <w:t>Class discussion</w:t>
            </w:r>
            <w:r>
              <w:t>: l</w:t>
            </w:r>
            <w:r w:rsidR="00D3149B" w:rsidRPr="00D3149B">
              <w:t>ast session we said our actions can have impact. But what kind of impact?”</w:t>
            </w:r>
          </w:p>
          <w:p w14:paraId="0F0C5E53" w14:textId="77777777" w:rsidR="00D3149B" w:rsidRPr="00D3149B" w:rsidRDefault="00D3149B" w:rsidP="00D3149B">
            <w:r w:rsidRPr="00D3149B">
              <w:t>Quick show of hands:</w:t>
            </w:r>
          </w:p>
          <w:p w14:paraId="688B49ED" w14:textId="77777777" w:rsidR="00D3149B" w:rsidRPr="00D3149B" w:rsidRDefault="00D3149B" w:rsidP="00D3149B">
            <w:pPr>
              <w:numPr>
                <w:ilvl w:val="0"/>
                <w:numId w:val="7"/>
              </w:numPr>
            </w:pPr>
            <w:r w:rsidRPr="00D3149B">
              <w:t>Who completed a mini time / mini skills / mini money challenge?</w:t>
            </w:r>
          </w:p>
          <w:p w14:paraId="6A395DD5" w14:textId="6A52F470" w:rsidR="001437E9" w:rsidRPr="00CA431D" w:rsidRDefault="00D3149B" w:rsidP="00CA431D">
            <w:pPr>
              <w:numPr>
                <w:ilvl w:val="0"/>
                <w:numId w:val="7"/>
              </w:numPr>
            </w:pPr>
            <w:r w:rsidRPr="00D3149B">
              <w:t>Did it make a difference?</w:t>
            </w:r>
          </w:p>
        </w:tc>
      </w:tr>
      <w:tr w:rsidR="00C43001" w14:paraId="79C48DB1" w14:textId="77777777" w:rsidTr="00DB78FC">
        <w:tc>
          <w:tcPr>
            <w:tcW w:w="1057" w:type="dxa"/>
          </w:tcPr>
          <w:p w14:paraId="45C22F90" w14:textId="2A87DB1C" w:rsidR="004F038F" w:rsidRDefault="000D296A">
            <w:r>
              <w:t>3</w:t>
            </w:r>
            <w:r w:rsidR="00992182">
              <w:t xml:space="preserve"> minutes</w:t>
            </w:r>
          </w:p>
        </w:tc>
        <w:tc>
          <w:tcPr>
            <w:tcW w:w="1052" w:type="dxa"/>
          </w:tcPr>
          <w:p w14:paraId="45A78ECA" w14:textId="001B1B36" w:rsidR="004F038F" w:rsidRDefault="00471F46">
            <w:r>
              <w:t>2</w:t>
            </w:r>
            <w:r w:rsidR="00D137AE">
              <w:t>2</w:t>
            </w:r>
            <w:r>
              <w:t xml:space="preserve"> </w:t>
            </w:r>
            <w:r w:rsidR="00D137AE">
              <w:t>–</w:t>
            </w:r>
            <w:r>
              <w:t xml:space="preserve"> 2</w:t>
            </w:r>
            <w:r w:rsidR="00D137AE">
              <w:t>3</w:t>
            </w:r>
          </w:p>
        </w:tc>
        <w:tc>
          <w:tcPr>
            <w:tcW w:w="8665" w:type="dxa"/>
          </w:tcPr>
          <w:p w14:paraId="761108BF" w14:textId="23C2D2D5" w:rsidR="00E752BC" w:rsidRDefault="006A374D" w:rsidP="00BB40D6">
            <w:r w:rsidRPr="00830A24">
              <w:rPr>
                <w:b/>
                <w:bCs/>
              </w:rPr>
              <w:t>Explain</w:t>
            </w:r>
            <w:r w:rsidR="00830A24" w:rsidRPr="00830A24">
              <w:t xml:space="preserve"> we are going</w:t>
            </w:r>
            <w:r w:rsidR="00830A24">
              <w:t xml:space="preserve"> to be thinking about </w:t>
            </w:r>
            <w:r w:rsidR="005F073A">
              <w:t xml:space="preserve">the impact that our chosen social action will have </w:t>
            </w:r>
            <w:r w:rsidR="00C103B4">
              <w:t>on</w:t>
            </w:r>
            <w:r w:rsidR="00E752BC">
              <w:t xml:space="preserve"> our chosen social issue</w:t>
            </w:r>
            <w:r w:rsidR="00BB40D6">
              <w:t>.</w:t>
            </w:r>
          </w:p>
          <w:p w14:paraId="565F0CE9" w14:textId="3D60A09C" w:rsidR="00471F46" w:rsidRDefault="005A5885" w:rsidP="00BB40D6">
            <w:r>
              <w:rPr>
                <w:b/>
                <w:bCs/>
              </w:rPr>
              <w:t>Big Share</w:t>
            </w:r>
            <w:r w:rsidR="00A924D5" w:rsidRPr="00A924D5">
              <w:t xml:space="preserve"> -</w:t>
            </w:r>
            <w:r w:rsidR="00BB40D6">
              <w:rPr>
                <w:b/>
                <w:bCs/>
              </w:rPr>
              <w:t xml:space="preserve"> </w:t>
            </w:r>
            <w:r w:rsidR="00384463">
              <w:t xml:space="preserve">what does it mean to have </w:t>
            </w:r>
            <w:r w:rsidR="008741F4">
              <w:t>short/medium/long term impact</w:t>
            </w:r>
            <w:r w:rsidR="000451CA">
              <w:t>- how long is short/medium/long term?</w:t>
            </w:r>
            <w:r w:rsidR="0091356B">
              <w:t xml:space="preserve"> </w:t>
            </w:r>
            <w:r w:rsidR="00471F46">
              <w:t>Match the term and definitions as a class. Students to copy this on their worksheets.</w:t>
            </w:r>
          </w:p>
          <w:p w14:paraId="3F813E26" w14:textId="1448D8E8" w:rsidR="00471F46" w:rsidRDefault="00471F46" w:rsidP="00BB40D6">
            <w:r>
              <w:t>Ask students to consider what this would look like for a litter pick, with students completing the mix and match up activity.</w:t>
            </w:r>
          </w:p>
          <w:p w14:paraId="2EBF3E44" w14:textId="01632354" w:rsidR="00BB40D6" w:rsidRPr="00384463" w:rsidRDefault="00471F46" w:rsidP="00BB40D6">
            <w:r>
              <w:t>On slide 22, l</w:t>
            </w:r>
            <w:r w:rsidR="0091356B">
              <w:t xml:space="preserve">ook at the </w:t>
            </w:r>
            <w:r w:rsidR="007C2B0F">
              <w:t>ex</w:t>
            </w:r>
            <w:r w:rsidR="00CD3B14">
              <w:t xml:space="preserve">ample – what are the short/medium/long term impacts of </w:t>
            </w:r>
            <w:r w:rsidR="00B357AC">
              <w:t xml:space="preserve">a </w:t>
            </w:r>
            <w:r w:rsidR="009F4359">
              <w:t>food collection</w:t>
            </w:r>
            <w:r w:rsidR="00B357AC">
              <w:t>.</w:t>
            </w:r>
            <w:r>
              <w:t xml:space="preserve"> Did your students match up correctly?</w:t>
            </w:r>
          </w:p>
        </w:tc>
      </w:tr>
      <w:tr w:rsidR="00D82DA7" w14:paraId="224388B7" w14:textId="77777777" w:rsidTr="00DB78FC">
        <w:tc>
          <w:tcPr>
            <w:tcW w:w="1057" w:type="dxa"/>
          </w:tcPr>
          <w:p w14:paraId="15F5AB62" w14:textId="5C3F1A42" w:rsidR="00D82DA7" w:rsidRDefault="0013079A">
            <w:r>
              <w:t>1</w:t>
            </w:r>
            <w:r w:rsidR="00D82DA7">
              <w:t xml:space="preserve"> minute</w:t>
            </w:r>
          </w:p>
        </w:tc>
        <w:tc>
          <w:tcPr>
            <w:tcW w:w="1052" w:type="dxa"/>
          </w:tcPr>
          <w:p w14:paraId="0CBC79C4" w14:textId="458CD5AB" w:rsidR="00D82DA7" w:rsidRDefault="00A84EAD">
            <w:r>
              <w:t>2</w:t>
            </w:r>
            <w:r w:rsidR="00D137AE">
              <w:t>4</w:t>
            </w:r>
          </w:p>
        </w:tc>
        <w:tc>
          <w:tcPr>
            <w:tcW w:w="8665" w:type="dxa"/>
          </w:tcPr>
          <w:p w14:paraId="25E276DD" w14:textId="77777777" w:rsidR="00D82DA7" w:rsidRDefault="00D82DA7">
            <w:r>
              <w:rPr>
                <w:b/>
                <w:bCs/>
              </w:rPr>
              <w:t xml:space="preserve">Choose </w:t>
            </w:r>
            <w:r>
              <w:t xml:space="preserve">the social action you </w:t>
            </w:r>
            <w:r w:rsidR="00AA3699">
              <w:t xml:space="preserve">would like to </w:t>
            </w:r>
            <w:r w:rsidR="00C43001">
              <w:t xml:space="preserve">carry out </w:t>
            </w:r>
            <w:r w:rsidR="00BA7A91">
              <w:t>as a class</w:t>
            </w:r>
            <w:r w:rsidR="003B7233">
              <w:t xml:space="preserve">. Students will </w:t>
            </w:r>
            <w:r w:rsidR="00991063">
              <w:t>create short elevator pitches based on their chosen social action.</w:t>
            </w:r>
          </w:p>
          <w:p w14:paraId="3597F94B" w14:textId="393C95AB" w:rsidR="00E97217" w:rsidRPr="00D82DA7" w:rsidRDefault="00E97217">
            <w:r>
              <w:t xml:space="preserve">Each </w:t>
            </w:r>
            <w:r w:rsidR="00FC3C7B">
              <w:t>activity links to a further breakdown for how to plan them, so click through them as required.</w:t>
            </w:r>
          </w:p>
        </w:tc>
      </w:tr>
      <w:tr w:rsidR="00C43001" w14:paraId="02F64529" w14:textId="77777777" w:rsidTr="00DB78FC">
        <w:tc>
          <w:tcPr>
            <w:tcW w:w="1057" w:type="dxa"/>
          </w:tcPr>
          <w:p w14:paraId="047CBB16" w14:textId="4C39CF72" w:rsidR="004F038F" w:rsidRDefault="00CD28C7">
            <w:r>
              <w:t>1</w:t>
            </w:r>
            <w:r w:rsidR="00D52019">
              <w:t xml:space="preserve"> minutes</w:t>
            </w:r>
          </w:p>
        </w:tc>
        <w:tc>
          <w:tcPr>
            <w:tcW w:w="1052" w:type="dxa"/>
          </w:tcPr>
          <w:p w14:paraId="4021F12A" w14:textId="2CAE2FC9" w:rsidR="004F038F" w:rsidRDefault="00F63A61">
            <w:r>
              <w:t>2</w:t>
            </w:r>
            <w:r w:rsidR="00D137AE">
              <w:t>5</w:t>
            </w:r>
          </w:p>
        </w:tc>
        <w:tc>
          <w:tcPr>
            <w:tcW w:w="8665" w:type="dxa"/>
          </w:tcPr>
          <w:p w14:paraId="7F9CA468" w14:textId="7E33936F" w:rsidR="006E6B3B" w:rsidRDefault="000A3139">
            <w:r w:rsidRPr="007D7B0B">
              <w:rPr>
                <w:b/>
                <w:bCs/>
              </w:rPr>
              <w:t>Break down</w:t>
            </w:r>
            <w:r>
              <w:t xml:space="preserve"> what it means to</w:t>
            </w:r>
            <w:r w:rsidR="007D7B0B">
              <w:t xml:space="preserve"> create an elevator pitch</w:t>
            </w:r>
            <w:r w:rsidR="00646D88">
              <w:t>.</w:t>
            </w:r>
          </w:p>
          <w:p w14:paraId="712DBE9B" w14:textId="02C5F77A" w:rsidR="004F038F" w:rsidRDefault="001E6C48">
            <w:r>
              <w:t xml:space="preserve">Students will need to </w:t>
            </w:r>
            <w:r w:rsidR="00F5310D">
              <w:t>outline</w:t>
            </w:r>
            <w:r w:rsidR="003157AC">
              <w:t xml:space="preserve"> their </w:t>
            </w:r>
            <w:r w:rsidR="00F5310D">
              <w:t>idea in a 30</w:t>
            </w:r>
            <w:r w:rsidR="00AF4CA2">
              <w:t>-</w:t>
            </w:r>
            <w:r w:rsidR="00F5310D">
              <w:t>second pitch</w:t>
            </w:r>
          </w:p>
        </w:tc>
      </w:tr>
      <w:tr w:rsidR="00C43001" w14:paraId="5AE6A006" w14:textId="77777777" w:rsidTr="00DB78FC">
        <w:tc>
          <w:tcPr>
            <w:tcW w:w="1057" w:type="dxa"/>
          </w:tcPr>
          <w:p w14:paraId="3CC7EB52" w14:textId="67014519" w:rsidR="004F038F" w:rsidRDefault="009451F9">
            <w:r>
              <w:t>5</w:t>
            </w:r>
            <w:r w:rsidR="00B40FC6">
              <w:t xml:space="preserve"> minutes</w:t>
            </w:r>
          </w:p>
        </w:tc>
        <w:tc>
          <w:tcPr>
            <w:tcW w:w="1052" w:type="dxa"/>
          </w:tcPr>
          <w:p w14:paraId="5C9B6FD2" w14:textId="77777777" w:rsidR="004F038F" w:rsidRDefault="004F038F"/>
        </w:tc>
        <w:tc>
          <w:tcPr>
            <w:tcW w:w="8665" w:type="dxa"/>
          </w:tcPr>
          <w:p w14:paraId="521DC3A0" w14:textId="0DECDBC1" w:rsidR="004F038F" w:rsidRPr="00335C1C" w:rsidRDefault="00B40FC6">
            <w:r>
              <w:t xml:space="preserve">Students </w:t>
            </w:r>
            <w:r w:rsidRPr="00B40FC6">
              <w:rPr>
                <w:b/>
                <w:bCs/>
              </w:rPr>
              <w:t xml:space="preserve">plan </w:t>
            </w:r>
            <w:r>
              <w:t>their social action pitches</w:t>
            </w:r>
            <w:r w:rsidR="00FD5A53">
              <w:t xml:space="preserve"> in </w:t>
            </w:r>
            <w:r w:rsidR="00AB6754">
              <w:t>groups</w:t>
            </w:r>
            <w:r w:rsidR="009E29AC">
              <w:t xml:space="preserve"> of 5/6</w:t>
            </w:r>
          </w:p>
        </w:tc>
      </w:tr>
      <w:tr w:rsidR="00C43001" w:rsidRPr="009F4359" w14:paraId="60146FA0" w14:textId="77777777" w:rsidTr="00DB78FC">
        <w:tc>
          <w:tcPr>
            <w:tcW w:w="1057" w:type="dxa"/>
          </w:tcPr>
          <w:p w14:paraId="5C95EA48" w14:textId="52909BD4" w:rsidR="004F038F" w:rsidRDefault="00E50A81">
            <w:r>
              <w:t>6</w:t>
            </w:r>
            <w:r w:rsidR="00145A3B">
              <w:t xml:space="preserve"> minutes</w:t>
            </w:r>
          </w:p>
        </w:tc>
        <w:tc>
          <w:tcPr>
            <w:tcW w:w="1052" w:type="dxa"/>
          </w:tcPr>
          <w:p w14:paraId="7E49BFC4" w14:textId="45AB38AE" w:rsidR="004F038F" w:rsidRDefault="00D747E5">
            <w:r>
              <w:t>2</w:t>
            </w:r>
            <w:r w:rsidR="00857C19">
              <w:t>6</w:t>
            </w:r>
          </w:p>
        </w:tc>
        <w:tc>
          <w:tcPr>
            <w:tcW w:w="8665" w:type="dxa"/>
          </w:tcPr>
          <w:p w14:paraId="3D419523" w14:textId="77777777" w:rsidR="000305C2" w:rsidRDefault="00A90269">
            <w:r>
              <w:t xml:space="preserve">Time dependent, </w:t>
            </w:r>
            <w:r w:rsidR="00E51643">
              <w:t>you may opt to hear only a few elevator pitches, or you may work through the whole class.</w:t>
            </w:r>
          </w:p>
          <w:p w14:paraId="6229414C" w14:textId="53F370F7" w:rsidR="004F038F" w:rsidRDefault="00AB6754">
            <w:r>
              <w:t>30</w:t>
            </w:r>
            <w:r w:rsidR="00AF4CA2">
              <w:t>-</w:t>
            </w:r>
            <w:r>
              <w:t>second pitches delivered, feedback framing</w:t>
            </w:r>
            <w:r w:rsidR="00C3193E">
              <w:t>:</w:t>
            </w:r>
          </w:p>
          <w:p w14:paraId="0DF7C680" w14:textId="77777777" w:rsidR="00C3193E" w:rsidRPr="00253E34" w:rsidRDefault="00C3193E">
            <w:pPr>
              <w:rPr>
                <w:lang w:val="it-IT"/>
              </w:rPr>
            </w:pPr>
            <w:r w:rsidRPr="00253E34">
              <w:rPr>
                <w:lang w:val="it-IT"/>
              </w:rPr>
              <w:t>1 strength per presentation</w:t>
            </w:r>
          </w:p>
          <w:p w14:paraId="6E4ECCD1" w14:textId="4DE8E34E" w:rsidR="004F038F" w:rsidRPr="00253E34" w:rsidRDefault="00C3193E">
            <w:pPr>
              <w:rPr>
                <w:lang w:val="it-IT"/>
              </w:rPr>
            </w:pPr>
            <w:r w:rsidRPr="00253E34">
              <w:rPr>
                <w:lang w:val="it-IT"/>
              </w:rPr>
              <w:t>1 question</w:t>
            </w:r>
            <w:r w:rsidR="007C5A9E" w:rsidRPr="00253E34">
              <w:rPr>
                <w:lang w:val="it-IT"/>
              </w:rPr>
              <w:t xml:space="preserve"> per presentation</w:t>
            </w:r>
          </w:p>
        </w:tc>
      </w:tr>
      <w:tr w:rsidR="00CD28C7" w:rsidRPr="00010222" w14:paraId="7B76FF29" w14:textId="77777777" w:rsidTr="00DB78FC">
        <w:tc>
          <w:tcPr>
            <w:tcW w:w="1057" w:type="dxa"/>
          </w:tcPr>
          <w:p w14:paraId="6B589828" w14:textId="428D724E" w:rsidR="00CD28C7" w:rsidRDefault="00CD28C7">
            <w:r>
              <w:t>1 minute</w:t>
            </w:r>
          </w:p>
        </w:tc>
        <w:tc>
          <w:tcPr>
            <w:tcW w:w="1052" w:type="dxa"/>
          </w:tcPr>
          <w:p w14:paraId="40D23370" w14:textId="21140D52" w:rsidR="00CD28C7" w:rsidRDefault="00CD28C7">
            <w:r>
              <w:t>2</w:t>
            </w:r>
            <w:r w:rsidR="00857C19">
              <w:t>7</w:t>
            </w:r>
          </w:p>
        </w:tc>
        <w:tc>
          <w:tcPr>
            <w:tcW w:w="8665" w:type="dxa"/>
          </w:tcPr>
          <w:p w14:paraId="5B0C21BC" w14:textId="1E59852B" w:rsidR="00CD28C7" w:rsidRDefault="00CD28C7">
            <w:r>
              <w:t>Introduce the changemaker challenge</w:t>
            </w:r>
            <w:r w:rsidR="00AB33CA">
              <w:t>: Writing a letter to a local changemaker</w:t>
            </w:r>
          </w:p>
        </w:tc>
      </w:tr>
    </w:tbl>
    <w:p w14:paraId="3B6D7CA6" w14:textId="318E4247" w:rsidR="007432EC" w:rsidRDefault="007432EC" w:rsidP="007432EC">
      <w:pPr>
        <w:pStyle w:val="Heading1"/>
      </w:pPr>
      <w:r w:rsidRPr="00AF48F0">
        <w:t xml:space="preserve">Tutor </w:t>
      </w:r>
      <w:r w:rsidR="00A13A1E">
        <w:t>T</w:t>
      </w:r>
      <w:r w:rsidRPr="00AF48F0">
        <w:t>ime 4</w:t>
      </w:r>
      <w:r w:rsidR="005256A8">
        <w:t>/5</w:t>
      </w:r>
      <w:r w:rsidR="0063788A" w:rsidRPr="00AF48F0">
        <w:t xml:space="preserve"> – </w:t>
      </w:r>
      <w:r w:rsidR="00AF48F0" w:rsidRPr="00AF48F0">
        <w:t>Social</w:t>
      </w:r>
      <w:r w:rsidR="00AF48F0">
        <w:t xml:space="preserve"> </w:t>
      </w:r>
      <w:r w:rsidR="001015FD">
        <w:t>a</w:t>
      </w:r>
      <w:r w:rsidR="00AF48F0">
        <w:t xml:space="preserve">ction </w:t>
      </w:r>
      <w:r w:rsidR="001015FD">
        <w:t>p</w:t>
      </w:r>
      <w:r w:rsidR="00AF48F0">
        <w:t>lanning</w:t>
      </w:r>
    </w:p>
    <w:p w14:paraId="0F7B726E" w14:textId="77777777" w:rsidR="007432EC" w:rsidRDefault="007432EC" w:rsidP="007432EC">
      <w:pPr>
        <w:pStyle w:val="Heading2"/>
      </w:pPr>
      <w:r w:rsidRPr="00524486">
        <w:t>Key Questions</w:t>
      </w:r>
    </w:p>
    <w:p w14:paraId="4302F9BB" w14:textId="0C7F5172" w:rsidR="00BD5FDF" w:rsidRDefault="00015C39" w:rsidP="00455AE8">
      <w:pPr>
        <w:pStyle w:val="ListParagraph"/>
        <w:numPr>
          <w:ilvl w:val="0"/>
          <w:numId w:val="5"/>
        </w:numPr>
      </w:pPr>
      <w:r>
        <w:t xml:space="preserve">How </w:t>
      </w:r>
      <w:r w:rsidR="00BD5FDF">
        <w:t>will we plan our social action?</w:t>
      </w:r>
    </w:p>
    <w:p w14:paraId="6D8383BB" w14:textId="1E3E108E" w:rsidR="00F92B1D" w:rsidRPr="00015C39" w:rsidRDefault="00F92B1D" w:rsidP="00F92B1D">
      <w:pPr>
        <w:pStyle w:val="ListParagraph"/>
        <w:numPr>
          <w:ilvl w:val="0"/>
          <w:numId w:val="5"/>
        </w:numPr>
      </w:pPr>
      <w:r>
        <w:t>What will be the impact of our social action?</w:t>
      </w:r>
    </w:p>
    <w:p w14:paraId="7FB9B435" w14:textId="77777777" w:rsidR="007432EC" w:rsidRDefault="007432EC" w:rsidP="007432EC">
      <w:pPr>
        <w:pStyle w:val="Heading2"/>
        <w:rPr>
          <w:color w:val="auto"/>
          <w:sz w:val="22"/>
          <w:szCs w:val="22"/>
        </w:rPr>
      </w:pPr>
    </w:p>
    <w:p w14:paraId="781F0982" w14:textId="11CED45F" w:rsidR="007432EC" w:rsidRDefault="007432EC" w:rsidP="007432EC">
      <w:pPr>
        <w:pStyle w:val="Heading2"/>
      </w:pPr>
      <w:r w:rsidRPr="00524486">
        <w:t>Lesson Summary</w:t>
      </w:r>
    </w:p>
    <w:p w14:paraId="59BCBE1B" w14:textId="41339EFF" w:rsidR="007432EC" w:rsidRDefault="007432EC" w:rsidP="007432EC">
      <w:r w:rsidRPr="00524486">
        <w:t xml:space="preserve">In this </w:t>
      </w:r>
      <w:r>
        <w:t>lesson students</w:t>
      </w:r>
      <w:r w:rsidR="001F70AA">
        <w:t xml:space="preserve"> will plan their social action, based on the ideas from their </w:t>
      </w:r>
      <w:r w:rsidR="00F932BF">
        <w:t xml:space="preserve">elevator pitches yesterday. </w:t>
      </w:r>
      <w:r w:rsidR="00051B2E">
        <w:t xml:space="preserve">They will vote for </w:t>
      </w:r>
      <w:r w:rsidR="0013401D">
        <w:t>their favourite social action</w:t>
      </w:r>
      <w:r w:rsidR="0028377A">
        <w:t xml:space="preserve"> and start to plan that. They will need to think about the questions yesterday </w:t>
      </w:r>
      <w:r w:rsidR="00B80AD1">
        <w:t xml:space="preserve">(who, what, </w:t>
      </w:r>
      <w:r w:rsidR="00D81ED6">
        <w:t>and why?)</w:t>
      </w:r>
      <w:r w:rsidR="00B80AD1">
        <w:t xml:space="preserve"> </w:t>
      </w:r>
      <w:r w:rsidR="0028377A">
        <w:t>and what impact they hope their social action will have.</w:t>
      </w:r>
      <w:r>
        <w:t xml:space="preserve"> </w:t>
      </w:r>
      <w:r w:rsidR="000353C4">
        <w:t xml:space="preserve">This </w:t>
      </w:r>
      <w:r w:rsidR="002876B7">
        <w:t xml:space="preserve">lesson may need an extra session </w:t>
      </w:r>
      <w:r w:rsidR="00AB76FE">
        <w:t>if time allows.</w:t>
      </w:r>
      <w:r w:rsidR="00E3597B">
        <w:t xml:space="preserve"> </w:t>
      </w:r>
      <w:r w:rsidR="00E3597B" w:rsidRPr="004B3913">
        <w:rPr>
          <w:b/>
          <w:bCs/>
        </w:rPr>
        <w:t xml:space="preserve">By this point, it would be </w:t>
      </w:r>
      <w:r w:rsidR="004B3913" w:rsidRPr="004B3913">
        <w:rPr>
          <w:b/>
          <w:bCs/>
        </w:rPr>
        <w:t>useful</w:t>
      </w:r>
      <w:r w:rsidR="00E3597B" w:rsidRPr="004B3913">
        <w:rPr>
          <w:b/>
          <w:bCs/>
        </w:rPr>
        <w:t xml:space="preserve"> if you could tell students </w:t>
      </w:r>
      <w:r w:rsidR="00B313C7" w:rsidRPr="004B3913">
        <w:rPr>
          <w:b/>
          <w:bCs/>
        </w:rPr>
        <w:t xml:space="preserve">where and when their social action </w:t>
      </w:r>
      <w:r w:rsidR="004B3913" w:rsidRPr="004B3913">
        <w:rPr>
          <w:b/>
          <w:bCs/>
        </w:rPr>
        <w:t>will be happening.</w:t>
      </w:r>
    </w:p>
    <w:p w14:paraId="38D5F1A5" w14:textId="3CAD5CAC" w:rsidR="007432EC" w:rsidRPr="00524486" w:rsidRDefault="007432EC" w:rsidP="007432EC">
      <w:pPr>
        <w:pStyle w:val="Heading2"/>
      </w:pPr>
      <w:r w:rsidRPr="00524486">
        <w:t>Resources</w:t>
      </w:r>
    </w:p>
    <w:p w14:paraId="02A406A2" w14:textId="0E3C1495" w:rsidR="007432EC" w:rsidRDefault="007432EC" w:rsidP="0056150F">
      <w:pPr>
        <w:pStyle w:val="ListParagraph"/>
        <w:numPr>
          <w:ilvl w:val="0"/>
          <w:numId w:val="14"/>
        </w:numPr>
      </w:pPr>
      <w:r>
        <w:t>Tutor Time 4</w:t>
      </w:r>
      <w:r w:rsidR="003B45DD">
        <w:t>/5</w:t>
      </w:r>
      <w:r>
        <w:t xml:space="preserve"> PPT</w:t>
      </w:r>
    </w:p>
    <w:p w14:paraId="699F3776" w14:textId="216961DB" w:rsidR="007432EC" w:rsidRDefault="007432EC" w:rsidP="0056150F">
      <w:pPr>
        <w:pStyle w:val="ListParagraph"/>
        <w:numPr>
          <w:ilvl w:val="0"/>
          <w:numId w:val="14"/>
        </w:numPr>
      </w:pPr>
      <w:r>
        <w:t>Tutor Time 4</w:t>
      </w:r>
      <w:r w:rsidR="003B45DD">
        <w:t>/5</w:t>
      </w:r>
      <w:r>
        <w:t xml:space="preserve"> Worksheets (with home learning task printed on the back)</w:t>
      </w:r>
    </w:p>
    <w:p w14:paraId="4B527C25" w14:textId="405B755C" w:rsidR="0056150F" w:rsidRDefault="0056150F" w:rsidP="0056150F">
      <w:pPr>
        <w:pStyle w:val="ListParagraph"/>
        <w:numPr>
          <w:ilvl w:val="0"/>
          <w:numId w:val="14"/>
        </w:numPr>
      </w:pPr>
      <w:r>
        <w:t>Class Canvas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57"/>
        <w:gridCol w:w="1065"/>
        <w:gridCol w:w="8505"/>
      </w:tblGrid>
      <w:tr w:rsidR="00C43001" w14:paraId="7258F43F" w14:textId="77777777" w:rsidTr="00FD240C">
        <w:tc>
          <w:tcPr>
            <w:tcW w:w="1057" w:type="dxa"/>
          </w:tcPr>
          <w:p w14:paraId="1C1F9612" w14:textId="77777777" w:rsidR="007432EC" w:rsidRDefault="007432EC">
            <w:r>
              <w:t>Time</w:t>
            </w:r>
          </w:p>
        </w:tc>
        <w:tc>
          <w:tcPr>
            <w:tcW w:w="1065" w:type="dxa"/>
          </w:tcPr>
          <w:p w14:paraId="02CCDFBF" w14:textId="77777777" w:rsidR="007432EC" w:rsidRDefault="007432EC">
            <w:r>
              <w:t>PPT slide</w:t>
            </w:r>
          </w:p>
        </w:tc>
        <w:tc>
          <w:tcPr>
            <w:tcW w:w="8505" w:type="dxa"/>
          </w:tcPr>
          <w:p w14:paraId="08B06680" w14:textId="77777777" w:rsidR="007432EC" w:rsidRDefault="007432EC">
            <w:r>
              <w:t>Activity</w:t>
            </w:r>
          </w:p>
        </w:tc>
      </w:tr>
      <w:tr w:rsidR="00C43001" w14:paraId="3933FD02" w14:textId="77777777" w:rsidTr="00FD240C">
        <w:tc>
          <w:tcPr>
            <w:tcW w:w="1057" w:type="dxa"/>
          </w:tcPr>
          <w:p w14:paraId="7D1DF206" w14:textId="77777777" w:rsidR="007432EC" w:rsidRDefault="007432EC">
            <w:r>
              <w:t>2 minutes</w:t>
            </w:r>
          </w:p>
        </w:tc>
        <w:tc>
          <w:tcPr>
            <w:tcW w:w="1065" w:type="dxa"/>
          </w:tcPr>
          <w:p w14:paraId="00DAD422" w14:textId="2703C758" w:rsidR="007432EC" w:rsidRDefault="00404590">
            <w:r>
              <w:t>2</w:t>
            </w:r>
            <w:r w:rsidR="00857C19">
              <w:t>9</w:t>
            </w:r>
          </w:p>
        </w:tc>
        <w:tc>
          <w:tcPr>
            <w:tcW w:w="8505" w:type="dxa"/>
          </w:tcPr>
          <w:p w14:paraId="7A5C1239" w14:textId="5A1D1829" w:rsidR="007432EC" w:rsidRDefault="00A924D5">
            <w:r>
              <w:rPr>
                <w:b/>
              </w:rPr>
              <w:t>Big Share</w:t>
            </w:r>
            <w:r w:rsidR="009E6D39">
              <w:t xml:space="preserve"> – what ideas for social action did we discuss yesterday?</w:t>
            </w:r>
          </w:p>
        </w:tc>
      </w:tr>
      <w:tr w:rsidR="00C43001" w14:paraId="39E1ED6E" w14:textId="77777777" w:rsidTr="00FD240C">
        <w:tc>
          <w:tcPr>
            <w:tcW w:w="1057" w:type="dxa"/>
          </w:tcPr>
          <w:p w14:paraId="1A7E0993" w14:textId="77777777" w:rsidR="007432EC" w:rsidRDefault="007432EC">
            <w:r>
              <w:t>2 minutes</w:t>
            </w:r>
          </w:p>
        </w:tc>
        <w:tc>
          <w:tcPr>
            <w:tcW w:w="1065" w:type="dxa"/>
          </w:tcPr>
          <w:p w14:paraId="704209B1" w14:textId="633D61B6" w:rsidR="007432EC" w:rsidRDefault="00FE4921">
            <w:r>
              <w:t>30</w:t>
            </w:r>
            <w:r w:rsidR="0089425C">
              <w:t>/</w:t>
            </w:r>
            <w:r>
              <w:t>31</w:t>
            </w:r>
          </w:p>
        </w:tc>
        <w:tc>
          <w:tcPr>
            <w:tcW w:w="8505" w:type="dxa"/>
          </w:tcPr>
          <w:p w14:paraId="4885A883" w14:textId="2AC7542A" w:rsidR="007432EC" w:rsidRDefault="001F70AA">
            <w:r>
              <w:t xml:space="preserve">Let’s </w:t>
            </w:r>
            <w:r w:rsidRPr="00D86A6B">
              <w:rPr>
                <w:b/>
              </w:rPr>
              <w:t>vote</w:t>
            </w:r>
            <w:r>
              <w:t xml:space="preserve"> on the social action we are going to do together as a clas</w:t>
            </w:r>
            <w:r w:rsidR="003347FD">
              <w:t xml:space="preserve">s – it needs to relate to our chosen social issue. </w:t>
            </w:r>
            <w:r w:rsidR="006A5E21">
              <w:t xml:space="preserve">Use the </w:t>
            </w:r>
            <w:r w:rsidR="00B026D2">
              <w:t>suggested ideas</w:t>
            </w:r>
            <w:r w:rsidR="007F0F06">
              <w:t xml:space="preserve"> </w:t>
            </w:r>
            <w:r w:rsidR="00FE4BCC">
              <w:t>on the board and get students to pick one.</w:t>
            </w:r>
          </w:p>
          <w:p w14:paraId="6F76C149" w14:textId="4672E011" w:rsidR="0089425C" w:rsidRPr="0089425C" w:rsidRDefault="0089425C">
            <w:r>
              <w:rPr>
                <w:b/>
                <w:bCs/>
              </w:rPr>
              <w:t xml:space="preserve">Note </w:t>
            </w:r>
            <w:r>
              <w:t xml:space="preserve">that there is a hidden slide (slide </w:t>
            </w:r>
            <w:r w:rsidR="002C3F3C">
              <w:t>3</w:t>
            </w:r>
            <w:r w:rsidR="00DF54AC">
              <w:t>1</w:t>
            </w:r>
            <w:r>
              <w:t>) which enables you to invite students to come up with a different social action activity to the ones we have suggested. If you’d like them to think beyond our examples, feel free to do so!</w:t>
            </w:r>
          </w:p>
        </w:tc>
      </w:tr>
      <w:tr w:rsidR="00C43001" w14:paraId="183C59B3" w14:textId="77777777" w:rsidTr="00FD240C">
        <w:tc>
          <w:tcPr>
            <w:tcW w:w="1057" w:type="dxa"/>
          </w:tcPr>
          <w:p w14:paraId="2B5E5B9F" w14:textId="15CF8A87" w:rsidR="007432EC" w:rsidRDefault="00FD7ADD">
            <w:r>
              <w:t>1 minute</w:t>
            </w:r>
          </w:p>
        </w:tc>
        <w:tc>
          <w:tcPr>
            <w:tcW w:w="1065" w:type="dxa"/>
          </w:tcPr>
          <w:p w14:paraId="5DEDA140" w14:textId="705ACA73" w:rsidR="007432EC" w:rsidRDefault="00404590">
            <w:r>
              <w:t>3</w:t>
            </w:r>
            <w:r w:rsidR="00CC514B">
              <w:t>2</w:t>
            </w:r>
          </w:p>
        </w:tc>
        <w:tc>
          <w:tcPr>
            <w:tcW w:w="8505" w:type="dxa"/>
          </w:tcPr>
          <w:p w14:paraId="005000D3" w14:textId="7F4BA3DE" w:rsidR="007432EC" w:rsidRDefault="00753051">
            <w:r w:rsidRPr="000870B0">
              <w:rPr>
                <w:b/>
                <w:bCs/>
              </w:rPr>
              <w:t xml:space="preserve">Choosing </w:t>
            </w:r>
            <w:r>
              <w:t>roles</w:t>
            </w:r>
            <w:r w:rsidR="00196853">
              <w:t xml:space="preserve"> </w:t>
            </w:r>
            <w:r w:rsidR="009333D3">
              <w:t>– let’s each select a role</w:t>
            </w:r>
            <w:r w:rsidR="00FD7ADD">
              <w:t xml:space="preserve"> from the suggested roles on the board.</w:t>
            </w:r>
            <w:r w:rsidR="00DA2B35">
              <w:t xml:space="preserve"> Two students can share a role</w:t>
            </w:r>
            <w:r w:rsidR="0014729B">
              <w:t>/have the same role.</w:t>
            </w:r>
          </w:p>
        </w:tc>
      </w:tr>
      <w:tr w:rsidR="00C43001" w14:paraId="51F22369" w14:textId="77777777" w:rsidTr="00FD240C">
        <w:tc>
          <w:tcPr>
            <w:tcW w:w="1057" w:type="dxa"/>
          </w:tcPr>
          <w:p w14:paraId="5E49E099" w14:textId="498059F6" w:rsidR="007432EC" w:rsidRDefault="00FD7ADD">
            <w:r>
              <w:t>10 minutes</w:t>
            </w:r>
          </w:p>
        </w:tc>
        <w:tc>
          <w:tcPr>
            <w:tcW w:w="1065" w:type="dxa"/>
          </w:tcPr>
          <w:p w14:paraId="533A3B1C" w14:textId="5289957F" w:rsidR="007432EC" w:rsidRDefault="00BA6E7B">
            <w:r>
              <w:t>3</w:t>
            </w:r>
            <w:r w:rsidR="00D346B5">
              <w:t>3</w:t>
            </w:r>
          </w:p>
        </w:tc>
        <w:tc>
          <w:tcPr>
            <w:tcW w:w="8505" w:type="dxa"/>
          </w:tcPr>
          <w:p w14:paraId="7BFA71F1" w14:textId="44FB6B77" w:rsidR="007432EC" w:rsidRPr="00335C1C" w:rsidRDefault="00FD7ADD">
            <w:r w:rsidRPr="00D53C6F">
              <w:rPr>
                <w:b/>
              </w:rPr>
              <w:t>Preparing</w:t>
            </w:r>
            <w:r w:rsidRPr="00D53C6F">
              <w:t xml:space="preserve"> our social action</w:t>
            </w:r>
            <w:r w:rsidR="00D53C6F">
              <w:t xml:space="preserve">. </w:t>
            </w:r>
            <w:r w:rsidR="00653766">
              <w:t xml:space="preserve">It’s time to plan your social action! There are key questions </w:t>
            </w:r>
            <w:r w:rsidR="00785BB0">
              <w:t>that students will</w:t>
            </w:r>
            <w:r w:rsidR="004C1C0C">
              <w:t xml:space="preserve"> need to</w:t>
            </w:r>
            <w:r w:rsidR="00F22705">
              <w:t xml:space="preserve"> answer </w:t>
            </w:r>
            <w:r w:rsidR="001A779F">
              <w:t>to</w:t>
            </w:r>
            <w:r w:rsidR="00785BB0">
              <w:t xml:space="preserve"> prepare for their social action.</w:t>
            </w:r>
            <w:r w:rsidR="00E3597B">
              <w:t xml:space="preserve"> </w:t>
            </w:r>
            <w:r w:rsidR="008E63DD">
              <w:t xml:space="preserve">Give students time </w:t>
            </w:r>
            <w:r w:rsidR="00184877">
              <w:t xml:space="preserve">work </w:t>
            </w:r>
            <w:r w:rsidR="00F22705">
              <w:t xml:space="preserve">on </w:t>
            </w:r>
            <w:r w:rsidR="00184877">
              <w:t xml:space="preserve">The Big </w:t>
            </w:r>
            <w:r w:rsidR="00DB1250">
              <w:t>Plan and</w:t>
            </w:r>
            <w:r w:rsidR="00184877">
              <w:t xml:space="preserve"> allow time for a </w:t>
            </w:r>
            <w:r w:rsidR="00E857F2">
              <w:t>mini plenary to share ideas.</w:t>
            </w:r>
          </w:p>
        </w:tc>
      </w:tr>
      <w:tr w:rsidR="00C43001" w14:paraId="4096BB4E" w14:textId="77777777" w:rsidTr="00FD240C">
        <w:tc>
          <w:tcPr>
            <w:tcW w:w="1057" w:type="dxa"/>
          </w:tcPr>
          <w:p w14:paraId="51454C89" w14:textId="77777777" w:rsidR="007432EC" w:rsidRDefault="007432EC">
            <w:r>
              <w:t>4 minutes</w:t>
            </w:r>
          </w:p>
        </w:tc>
        <w:tc>
          <w:tcPr>
            <w:tcW w:w="1065" w:type="dxa"/>
          </w:tcPr>
          <w:p w14:paraId="6A95F1FE" w14:textId="77777777" w:rsidR="007432EC" w:rsidRDefault="007432EC"/>
        </w:tc>
        <w:tc>
          <w:tcPr>
            <w:tcW w:w="8505" w:type="dxa"/>
          </w:tcPr>
          <w:p w14:paraId="15718F64" w14:textId="382F5812" w:rsidR="007432EC" w:rsidRDefault="00E857F2">
            <w:r w:rsidRPr="00E857F2">
              <w:rPr>
                <w:b/>
                <w:bCs/>
              </w:rPr>
              <w:t>Complete</w:t>
            </w:r>
            <w:r>
              <w:t xml:space="preserve"> class canvas – make sure you have all the information you need </w:t>
            </w:r>
            <w:r w:rsidR="00052588">
              <w:t>to</w:t>
            </w:r>
            <w:r>
              <w:t xml:space="preserve"> </w:t>
            </w:r>
            <w:r w:rsidR="00E220FA">
              <w:t>deliver your planned social action.</w:t>
            </w:r>
          </w:p>
        </w:tc>
      </w:tr>
      <w:tr w:rsidR="00143D28" w14:paraId="6C42551E" w14:textId="77777777" w:rsidTr="00FD240C">
        <w:tc>
          <w:tcPr>
            <w:tcW w:w="1057" w:type="dxa"/>
          </w:tcPr>
          <w:p w14:paraId="3CE86893" w14:textId="1E72C476" w:rsidR="00143D28" w:rsidRDefault="00143D28">
            <w:r>
              <w:t>2 minutes</w:t>
            </w:r>
          </w:p>
        </w:tc>
        <w:tc>
          <w:tcPr>
            <w:tcW w:w="1065" w:type="dxa"/>
          </w:tcPr>
          <w:p w14:paraId="3B00AE56" w14:textId="3E8FD2D8" w:rsidR="00143D28" w:rsidRDefault="00DB1250">
            <w:r>
              <w:t>3</w:t>
            </w:r>
            <w:r w:rsidR="00D346B5">
              <w:t>4</w:t>
            </w:r>
          </w:p>
        </w:tc>
        <w:tc>
          <w:tcPr>
            <w:tcW w:w="8505" w:type="dxa"/>
          </w:tcPr>
          <w:p w14:paraId="0122603A" w14:textId="29AEADF9" w:rsidR="00143D28" w:rsidRDefault="00EE31B2">
            <w:r w:rsidRPr="00EE31B2">
              <w:rPr>
                <w:b/>
                <w:bCs/>
              </w:rPr>
              <w:t>Introduce</w:t>
            </w:r>
            <w:r>
              <w:t xml:space="preserve"> </w:t>
            </w:r>
            <w:r w:rsidR="00143D28">
              <w:t>Changemaker Challenge!</w:t>
            </w:r>
          </w:p>
          <w:p w14:paraId="242CF867" w14:textId="76F9E277" w:rsidR="00EE31B2" w:rsidRDefault="00EE31B2">
            <w:r>
              <w:t>Encourage students to scan the QR code on the PPT or Changemaker Challenge worksh</w:t>
            </w:r>
            <w:r w:rsidR="00085CBC">
              <w:t>eet.</w:t>
            </w:r>
          </w:p>
        </w:tc>
      </w:tr>
    </w:tbl>
    <w:p w14:paraId="719C8037" w14:textId="392C76C4" w:rsidR="007432EC" w:rsidRDefault="007432EC" w:rsidP="007432EC"/>
    <w:p w14:paraId="44D09BD9" w14:textId="5210908F" w:rsidR="004F038F" w:rsidRDefault="00DB78FC" w:rsidP="00DD439D">
      <w:pPr>
        <w:rPr>
          <w:noProof/>
        </w:rPr>
      </w:pPr>
      <w:r w:rsidRPr="00710A25">
        <w:rPr>
          <w:b/>
          <w:bCs/>
        </w:rPr>
        <w:t>We hope you’ve enjoyed planning your social action</w:t>
      </w:r>
      <w:r w:rsidR="00F8049C" w:rsidRPr="00710A25">
        <w:rPr>
          <w:b/>
          <w:bCs/>
        </w:rPr>
        <w:t xml:space="preserve"> and feel ready to deliver it</w:t>
      </w:r>
      <w:r w:rsidR="00390998">
        <w:rPr>
          <w:b/>
          <w:bCs/>
        </w:rPr>
        <w:t>.</w:t>
      </w:r>
      <w:r w:rsidR="00AC12F1">
        <w:rPr>
          <w:b/>
          <w:bCs/>
        </w:rPr>
        <w:t xml:space="preserve"> </w:t>
      </w:r>
      <w:r w:rsidR="007F7425" w:rsidRPr="00710A25">
        <w:rPr>
          <w:b/>
          <w:bCs/>
        </w:rPr>
        <w:t>From all of us at First Give and The Eden Project, good luck!</w:t>
      </w:r>
      <w:r w:rsidR="00677465" w:rsidRPr="00677465">
        <w:rPr>
          <w:noProof/>
        </w:rPr>
        <w:t xml:space="preserve"> </w:t>
      </w:r>
    </w:p>
    <w:p w14:paraId="4B2858B7" w14:textId="60869D42" w:rsidR="00390998" w:rsidRPr="00390998" w:rsidRDefault="00335DF5" w:rsidP="00390998">
      <w:r>
        <w:rPr>
          <w:noProof/>
        </w:rPr>
        <w:drawing>
          <wp:anchor distT="0" distB="0" distL="114300" distR="114300" simplePos="0" relativeHeight="251658240" behindDoc="0" locked="0" layoutInCell="1" allowOverlap="1" wp14:anchorId="2DE1D3E9" wp14:editId="59BA02F2">
            <wp:simplePos x="0" y="0"/>
            <wp:positionH relativeFrom="margin">
              <wp:posOffset>5541010</wp:posOffset>
            </wp:positionH>
            <wp:positionV relativeFrom="margin">
              <wp:posOffset>7740015</wp:posOffset>
            </wp:positionV>
            <wp:extent cx="1198245" cy="1195070"/>
            <wp:effectExtent l="0" t="0" r="1905" b="5080"/>
            <wp:wrapSquare wrapText="bothSides"/>
            <wp:docPr id="1142770288" name="Picture 1142770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77028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8245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0998" w:rsidRPr="00390998">
        <w:rPr>
          <w:noProof/>
        </w:rPr>
        <w:t>Let us know how your class does at</w:t>
      </w:r>
      <w:r w:rsidR="00390998" w:rsidRPr="00390998">
        <w:rPr>
          <w:noProof/>
          <w:sz w:val="18"/>
          <w:szCs w:val="18"/>
        </w:rPr>
        <w:t xml:space="preserve"> </w:t>
      </w:r>
      <w:hyperlink r:id="rId15" w:history="1">
        <w:r w:rsidR="00390998" w:rsidRPr="00390998">
          <w:rPr>
            <w:rStyle w:val="Hyperlink"/>
          </w:rPr>
          <w:t>youthvoice@firstgive.co.uk</w:t>
        </w:r>
      </w:hyperlink>
      <w:r w:rsidR="00390998" w:rsidRPr="00390998">
        <w:t xml:space="preserve"> and </w:t>
      </w:r>
      <w:hyperlink r:id="rId16" w:history="1">
        <w:r w:rsidR="00390998" w:rsidRPr="00390998">
          <w:rPr>
            <w:rStyle w:val="Hyperlink"/>
          </w:rPr>
          <w:t>communities@edenproject.com</w:t>
        </w:r>
      </w:hyperlink>
      <w:r w:rsidR="00390998" w:rsidRPr="00390998">
        <w:t>. On socials, use #TheBigHelpOut or #TheBigLunch and tag @edencommunities and @firstgive</w:t>
      </w:r>
      <w:r w:rsidR="00390998">
        <w:t>. It’d be great to hear from you!</w:t>
      </w:r>
    </w:p>
    <w:p w14:paraId="46026F97" w14:textId="5A1E571E" w:rsidR="00AC12F1" w:rsidRPr="001E7E33" w:rsidRDefault="001E7E33" w:rsidP="00DD439D">
      <w:pPr>
        <w:rPr>
          <w:b/>
          <w:bCs/>
          <w:i/>
          <w:iCs/>
        </w:rPr>
      </w:pPr>
      <w:r w:rsidRPr="00335DF5">
        <w:rPr>
          <w:i/>
          <w:iCs/>
          <w:noProof/>
          <w:color w:val="5A007D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F2F45D2" wp14:editId="484843C1">
                <wp:simplePos x="0" y="0"/>
                <wp:positionH relativeFrom="column">
                  <wp:posOffset>4807585</wp:posOffset>
                </wp:positionH>
                <wp:positionV relativeFrom="paragraph">
                  <wp:posOffset>76200</wp:posOffset>
                </wp:positionV>
                <wp:extent cx="590550" cy="9525"/>
                <wp:effectExtent l="0" t="76200" r="19050" b="85725"/>
                <wp:wrapNone/>
                <wp:docPr id="90088601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type w14:anchorId="031347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378.55pt;margin-top:6pt;width:46.5pt;height:.75pt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" strokecolor="black [3200]" strokeweight=".5pt">
                <v:stroke endarrow="block" joinstyle="miter"/>
              </v:shape>
            </w:pict>
          </mc:Fallback>
        </mc:AlternateContent>
      </w:r>
      <w:r w:rsidR="00AC12F1" w:rsidRPr="00335DF5">
        <w:rPr>
          <w:i/>
          <w:iCs/>
          <w:noProof/>
          <w:color w:val="5A007D"/>
        </w:rPr>
        <w:t>We’d</w:t>
      </w:r>
      <w:r w:rsidR="00390998" w:rsidRPr="00335DF5">
        <w:rPr>
          <w:i/>
          <w:iCs/>
          <w:noProof/>
          <w:color w:val="5A007D"/>
        </w:rPr>
        <w:t xml:space="preserve"> love</w:t>
      </w:r>
      <w:r w:rsidR="00AC12F1" w:rsidRPr="00335DF5">
        <w:rPr>
          <w:i/>
          <w:iCs/>
          <w:noProof/>
          <w:color w:val="5A007D"/>
        </w:rPr>
        <w:t xml:space="preserve"> 2 min</w:t>
      </w:r>
      <w:r w:rsidR="00D346B5" w:rsidRPr="00335DF5">
        <w:rPr>
          <w:i/>
          <w:iCs/>
          <w:noProof/>
          <w:color w:val="5A007D"/>
        </w:rPr>
        <w:t>ute</w:t>
      </w:r>
      <w:r w:rsidR="00AC12F1" w:rsidRPr="00335DF5">
        <w:rPr>
          <w:i/>
          <w:iCs/>
          <w:noProof/>
          <w:color w:val="5A007D"/>
        </w:rPr>
        <w:t>s of your time if you</w:t>
      </w:r>
      <w:r w:rsidR="00AD2866" w:rsidRPr="00335DF5">
        <w:rPr>
          <w:i/>
          <w:iCs/>
          <w:noProof/>
          <w:color w:val="5A007D"/>
        </w:rPr>
        <w:t xml:space="preserve">’re able to give feedback </w:t>
      </w:r>
      <w:hyperlink r:id="rId17" w:history="1">
        <w:r w:rsidR="00AD2866" w:rsidRPr="001E7E33">
          <w:rPr>
            <w:rStyle w:val="Hyperlink"/>
            <w:b/>
            <w:bCs/>
            <w:i/>
            <w:iCs/>
            <w:noProof/>
          </w:rPr>
          <w:t>here</w:t>
        </w:r>
      </w:hyperlink>
      <w:r w:rsidR="00AD2866" w:rsidRPr="001E7E33">
        <w:rPr>
          <w:i/>
          <w:iCs/>
          <w:noProof/>
        </w:rPr>
        <w:t xml:space="preserve"> </w:t>
      </w:r>
      <w:r w:rsidR="00AD2866" w:rsidRPr="00335DF5">
        <w:rPr>
          <w:i/>
          <w:iCs/>
          <w:noProof/>
          <w:color w:val="5A007D"/>
        </w:rPr>
        <w:t>or here</w:t>
      </w:r>
    </w:p>
    <w:sectPr w:rsidR="00AC12F1" w:rsidRPr="001E7E33" w:rsidSect="002F2016">
      <w:headerReference w:type="default" r:id="rId18"/>
      <w:pgSz w:w="11906" w:h="16838"/>
      <w:pgMar w:top="1440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B6D24" w14:textId="77777777" w:rsidR="00C372B9" w:rsidRDefault="00C372B9" w:rsidP="002F2016">
      <w:pPr>
        <w:spacing w:after="0" w:line="240" w:lineRule="auto"/>
      </w:pPr>
      <w:r>
        <w:separator/>
      </w:r>
    </w:p>
  </w:endnote>
  <w:endnote w:type="continuationSeparator" w:id="0">
    <w:p w14:paraId="7EB93FF9" w14:textId="77777777" w:rsidR="00C372B9" w:rsidRDefault="00C372B9" w:rsidP="002F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462D0" w14:textId="77777777" w:rsidR="00C372B9" w:rsidRDefault="00C372B9" w:rsidP="002F2016">
      <w:pPr>
        <w:spacing w:after="0" w:line="240" w:lineRule="auto"/>
      </w:pPr>
      <w:r>
        <w:separator/>
      </w:r>
    </w:p>
  </w:footnote>
  <w:footnote w:type="continuationSeparator" w:id="0">
    <w:p w14:paraId="0E8DFAF8" w14:textId="77777777" w:rsidR="00C372B9" w:rsidRDefault="00C372B9" w:rsidP="002F2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B7FD0" w14:textId="2FE6E36E" w:rsidR="002F2016" w:rsidRDefault="009B4C91" w:rsidP="009B4C91">
    <w:pPr>
      <w:pStyle w:val="Header"/>
      <w:jc w:val="center"/>
    </w:pPr>
    <w:r w:rsidRPr="009B4C91">
      <w:rPr>
        <w:noProof/>
      </w:rPr>
      <w:drawing>
        <wp:anchor distT="0" distB="0" distL="114300" distR="114300" simplePos="0" relativeHeight="251658241" behindDoc="0" locked="0" layoutInCell="1" allowOverlap="1" wp14:anchorId="4746BEC6" wp14:editId="259581ED">
          <wp:simplePos x="0" y="0"/>
          <wp:positionH relativeFrom="column">
            <wp:posOffset>-2540</wp:posOffset>
          </wp:positionH>
          <wp:positionV relativeFrom="page">
            <wp:posOffset>447675</wp:posOffset>
          </wp:positionV>
          <wp:extent cx="4295140" cy="823595"/>
          <wp:effectExtent l="0" t="0" r="0" b="0"/>
          <wp:wrapSquare wrapText="bothSides"/>
          <wp:docPr id="21230878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140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1BA78B4C" w14:textId="77777777" w:rsidR="009B4C91" w:rsidRDefault="009B4C91" w:rsidP="009B4C91">
    <w:pPr>
      <w:pStyle w:val="Header"/>
      <w:jc w:val="center"/>
    </w:pPr>
  </w:p>
  <w:p w14:paraId="26C114FF" w14:textId="77777777" w:rsidR="009B4C91" w:rsidRDefault="009B4C91" w:rsidP="009B4C91">
    <w:pPr>
      <w:pStyle w:val="Header"/>
      <w:jc w:val="center"/>
    </w:pPr>
  </w:p>
  <w:p w14:paraId="75A806A7" w14:textId="77777777" w:rsidR="009B4C91" w:rsidRDefault="009B4C91" w:rsidP="009B4C91">
    <w:pPr>
      <w:pStyle w:val="Header"/>
      <w:jc w:val="center"/>
    </w:pPr>
  </w:p>
  <w:p w14:paraId="26E31153" w14:textId="47AFC442" w:rsidR="002F2016" w:rsidRDefault="009B4C9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97E02" wp14:editId="5CF58796">
          <wp:simplePos x="0" y="0"/>
          <wp:positionH relativeFrom="column">
            <wp:posOffset>4807585</wp:posOffset>
          </wp:positionH>
          <wp:positionV relativeFrom="page">
            <wp:posOffset>666750</wp:posOffset>
          </wp:positionV>
          <wp:extent cx="1463040" cy="441960"/>
          <wp:effectExtent l="0" t="0" r="3810" b="0"/>
          <wp:wrapTight wrapText="bothSides">
            <wp:wrapPolygon edited="0">
              <wp:start x="0" y="0"/>
              <wp:lineTo x="0" y="20483"/>
              <wp:lineTo x="21375" y="20483"/>
              <wp:lineTo x="21375" y="0"/>
              <wp:lineTo x="0" y="0"/>
            </wp:wrapPolygon>
          </wp:wrapTight>
          <wp:docPr id="1" name="FG-logo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G-logo-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1C70EB" w14:textId="50855B92" w:rsidR="002F2016" w:rsidRDefault="002F2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7C7F"/>
    <w:multiLevelType w:val="multilevel"/>
    <w:tmpl w:val="C974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16AAB"/>
    <w:multiLevelType w:val="hybridMultilevel"/>
    <w:tmpl w:val="392A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26DF3"/>
    <w:multiLevelType w:val="hybridMultilevel"/>
    <w:tmpl w:val="DFF8D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D1529"/>
    <w:multiLevelType w:val="hybridMultilevel"/>
    <w:tmpl w:val="E8DE5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27423"/>
    <w:multiLevelType w:val="hybridMultilevel"/>
    <w:tmpl w:val="94F2A7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627A3"/>
    <w:multiLevelType w:val="hybridMultilevel"/>
    <w:tmpl w:val="A3F22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A086A"/>
    <w:multiLevelType w:val="hybridMultilevel"/>
    <w:tmpl w:val="C78243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C6B99"/>
    <w:multiLevelType w:val="hybridMultilevel"/>
    <w:tmpl w:val="5E24E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058FA"/>
    <w:multiLevelType w:val="hybridMultilevel"/>
    <w:tmpl w:val="6F6CE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07465"/>
    <w:multiLevelType w:val="hybridMultilevel"/>
    <w:tmpl w:val="39A003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87544E"/>
    <w:multiLevelType w:val="hybridMultilevel"/>
    <w:tmpl w:val="E9447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C04D2"/>
    <w:multiLevelType w:val="hybridMultilevel"/>
    <w:tmpl w:val="D1CC0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403A2"/>
    <w:multiLevelType w:val="hybridMultilevel"/>
    <w:tmpl w:val="2730E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5545A"/>
    <w:multiLevelType w:val="hybridMultilevel"/>
    <w:tmpl w:val="3408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54E9B"/>
    <w:multiLevelType w:val="hybridMultilevel"/>
    <w:tmpl w:val="4C64FBC4"/>
    <w:lvl w:ilvl="0" w:tplc="C7CC5D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023400">
    <w:abstractNumId w:val="6"/>
  </w:num>
  <w:num w:numId="2" w16cid:durableId="1132793046">
    <w:abstractNumId w:val="3"/>
  </w:num>
  <w:num w:numId="3" w16cid:durableId="1002202207">
    <w:abstractNumId w:val="7"/>
  </w:num>
  <w:num w:numId="4" w16cid:durableId="68576619">
    <w:abstractNumId w:val="13"/>
  </w:num>
  <w:num w:numId="5" w16cid:durableId="1486242552">
    <w:abstractNumId w:val="9"/>
  </w:num>
  <w:num w:numId="6" w16cid:durableId="643002681">
    <w:abstractNumId w:val="5"/>
  </w:num>
  <w:num w:numId="7" w16cid:durableId="2088184327">
    <w:abstractNumId w:val="0"/>
  </w:num>
  <w:num w:numId="8" w16cid:durableId="303194320">
    <w:abstractNumId w:val="8"/>
  </w:num>
  <w:num w:numId="9" w16cid:durableId="412706295">
    <w:abstractNumId w:val="12"/>
  </w:num>
  <w:num w:numId="10" w16cid:durableId="336809022">
    <w:abstractNumId w:val="2"/>
  </w:num>
  <w:num w:numId="11" w16cid:durableId="1640644884">
    <w:abstractNumId w:val="10"/>
  </w:num>
  <w:num w:numId="12" w16cid:durableId="912935439">
    <w:abstractNumId w:val="14"/>
  </w:num>
  <w:num w:numId="13" w16cid:durableId="1178811420">
    <w:abstractNumId w:val="4"/>
  </w:num>
  <w:num w:numId="14" w16cid:durableId="1548100873">
    <w:abstractNumId w:val="1"/>
  </w:num>
  <w:num w:numId="15" w16cid:durableId="20676042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39D"/>
    <w:rsid w:val="00001B14"/>
    <w:rsid w:val="00006FF7"/>
    <w:rsid w:val="000101AB"/>
    <w:rsid w:val="00010222"/>
    <w:rsid w:val="000117AE"/>
    <w:rsid w:val="00011BD5"/>
    <w:rsid w:val="00011D10"/>
    <w:rsid w:val="00015C39"/>
    <w:rsid w:val="00027FF6"/>
    <w:rsid w:val="000305C2"/>
    <w:rsid w:val="00032B71"/>
    <w:rsid w:val="000337D2"/>
    <w:rsid w:val="00035359"/>
    <w:rsid w:val="000353C4"/>
    <w:rsid w:val="00036C42"/>
    <w:rsid w:val="00037CA9"/>
    <w:rsid w:val="00040467"/>
    <w:rsid w:val="000436C3"/>
    <w:rsid w:val="000451CA"/>
    <w:rsid w:val="00051B2E"/>
    <w:rsid w:val="00052588"/>
    <w:rsid w:val="00053C77"/>
    <w:rsid w:val="00053D5A"/>
    <w:rsid w:val="00064D96"/>
    <w:rsid w:val="00064E2A"/>
    <w:rsid w:val="00074A61"/>
    <w:rsid w:val="0007682E"/>
    <w:rsid w:val="00077326"/>
    <w:rsid w:val="000802F1"/>
    <w:rsid w:val="00083B80"/>
    <w:rsid w:val="00083CD6"/>
    <w:rsid w:val="000840EA"/>
    <w:rsid w:val="00085CBC"/>
    <w:rsid w:val="000870B0"/>
    <w:rsid w:val="00087334"/>
    <w:rsid w:val="00087C9A"/>
    <w:rsid w:val="00090196"/>
    <w:rsid w:val="00092271"/>
    <w:rsid w:val="000945B7"/>
    <w:rsid w:val="00094CA7"/>
    <w:rsid w:val="00095D02"/>
    <w:rsid w:val="00097136"/>
    <w:rsid w:val="000976E5"/>
    <w:rsid w:val="000A0DBF"/>
    <w:rsid w:val="000A24D3"/>
    <w:rsid w:val="000A3139"/>
    <w:rsid w:val="000A345A"/>
    <w:rsid w:val="000A55A1"/>
    <w:rsid w:val="000C0DCC"/>
    <w:rsid w:val="000C4EEA"/>
    <w:rsid w:val="000C7105"/>
    <w:rsid w:val="000D1670"/>
    <w:rsid w:val="000D296A"/>
    <w:rsid w:val="000D2E3A"/>
    <w:rsid w:val="000D4BA1"/>
    <w:rsid w:val="000D540C"/>
    <w:rsid w:val="000D6C56"/>
    <w:rsid w:val="000D7B2A"/>
    <w:rsid w:val="000E3C01"/>
    <w:rsid w:val="000E4201"/>
    <w:rsid w:val="000E46DA"/>
    <w:rsid w:val="000F2900"/>
    <w:rsid w:val="000F2E21"/>
    <w:rsid w:val="000F4D7C"/>
    <w:rsid w:val="000F60E2"/>
    <w:rsid w:val="001015FD"/>
    <w:rsid w:val="00103149"/>
    <w:rsid w:val="00106C6F"/>
    <w:rsid w:val="0010751A"/>
    <w:rsid w:val="00107849"/>
    <w:rsid w:val="00111C3A"/>
    <w:rsid w:val="00112290"/>
    <w:rsid w:val="001136DC"/>
    <w:rsid w:val="00113A6E"/>
    <w:rsid w:val="001162A5"/>
    <w:rsid w:val="001168D0"/>
    <w:rsid w:val="00116BC0"/>
    <w:rsid w:val="001172B2"/>
    <w:rsid w:val="00123F1E"/>
    <w:rsid w:val="001251CC"/>
    <w:rsid w:val="001261EB"/>
    <w:rsid w:val="00126372"/>
    <w:rsid w:val="001264CD"/>
    <w:rsid w:val="0012724B"/>
    <w:rsid w:val="001278C3"/>
    <w:rsid w:val="0013079A"/>
    <w:rsid w:val="00130D88"/>
    <w:rsid w:val="00133833"/>
    <w:rsid w:val="0013401D"/>
    <w:rsid w:val="00135595"/>
    <w:rsid w:val="00140CD1"/>
    <w:rsid w:val="00141878"/>
    <w:rsid w:val="001437E9"/>
    <w:rsid w:val="00143D28"/>
    <w:rsid w:val="00145A3B"/>
    <w:rsid w:val="0014729B"/>
    <w:rsid w:val="0014796E"/>
    <w:rsid w:val="00152BD5"/>
    <w:rsid w:val="0016230D"/>
    <w:rsid w:val="001632F6"/>
    <w:rsid w:val="00170423"/>
    <w:rsid w:val="001705D8"/>
    <w:rsid w:val="00172AD9"/>
    <w:rsid w:val="001739DE"/>
    <w:rsid w:val="00180592"/>
    <w:rsid w:val="00182B0E"/>
    <w:rsid w:val="00184877"/>
    <w:rsid w:val="0018521D"/>
    <w:rsid w:val="00196853"/>
    <w:rsid w:val="001A2575"/>
    <w:rsid w:val="001A399B"/>
    <w:rsid w:val="001A5539"/>
    <w:rsid w:val="001A59AB"/>
    <w:rsid w:val="001A7027"/>
    <w:rsid w:val="001A779F"/>
    <w:rsid w:val="001B3B9B"/>
    <w:rsid w:val="001B7589"/>
    <w:rsid w:val="001C3C73"/>
    <w:rsid w:val="001D32DB"/>
    <w:rsid w:val="001D5BC7"/>
    <w:rsid w:val="001E604F"/>
    <w:rsid w:val="001E6C48"/>
    <w:rsid w:val="001E7E33"/>
    <w:rsid w:val="001F051E"/>
    <w:rsid w:val="001F3A4C"/>
    <w:rsid w:val="001F3AC1"/>
    <w:rsid w:val="001F458D"/>
    <w:rsid w:val="001F58A5"/>
    <w:rsid w:val="001F70AA"/>
    <w:rsid w:val="0020284E"/>
    <w:rsid w:val="00203F32"/>
    <w:rsid w:val="00207841"/>
    <w:rsid w:val="00212CAC"/>
    <w:rsid w:val="00220D1A"/>
    <w:rsid w:val="00221C29"/>
    <w:rsid w:val="00223BE3"/>
    <w:rsid w:val="002261B5"/>
    <w:rsid w:val="00226655"/>
    <w:rsid w:val="00226CE0"/>
    <w:rsid w:val="002305D6"/>
    <w:rsid w:val="00230D2C"/>
    <w:rsid w:val="00233ED0"/>
    <w:rsid w:val="00234926"/>
    <w:rsid w:val="0024144D"/>
    <w:rsid w:val="002414B4"/>
    <w:rsid w:val="00242989"/>
    <w:rsid w:val="00243F4D"/>
    <w:rsid w:val="00251B84"/>
    <w:rsid w:val="002531FD"/>
    <w:rsid w:val="00253BEF"/>
    <w:rsid w:val="00253E34"/>
    <w:rsid w:val="00261A51"/>
    <w:rsid w:val="00265602"/>
    <w:rsid w:val="00266542"/>
    <w:rsid w:val="00267526"/>
    <w:rsid w:val="00273526"/>
    <w:rsid w:val="00282085"/>
    <w:rsid w:val="0028377A"/>
    <w:rsid w:val="00283860"/>
    <w:rsid w:val="0028408B"/>
    <w:rsid w:val="00285A13"/>
    <w:rsid w:val="002864A8"/>
    <w:rsid w:val="0028703F"/>
    <w:rsid w:val="002876B7"/>
    <w:rsid w:val="0029023C"/>
    <w:rsid w:val="00290FAC"/>
    <w:rsid w:val="002930E6"/>
    <w:rsid w:val="002A340E"/>
    <w:rsid w:val="002A36AC"/>
    <w:rsid w:val="002A5F08"/>
    <w:rsid w:val="002A73BA"/>
    <w:rsid w:val="002B031F"/>
    <w:rsid w:val="002B227B"/>
    <w:rsid w:val="002B2334"/>
    <w:rsid w:val="002B43F8"/>
    <w:rsid w:val="002C3F3C"/>
    <w:rsid w:val="002C5045"/>
    <w:rsid w:val="002D1CA1"/>
    <w:rsid w:val="002E2F14"/>
    <w:rsid w:val="002F2016"/>
    <w:rsid w:val="002F530D"/>
    <w:rsid w:val="002F62E0"/>
    <w:rsid w:val="002F7510"/>
    <w:rsid w:val="00302C5E"/>
    <w:rsid w:val="00306F79"/>
    <w:rsid w:val="0031171C"/>
    <w:rsid w:val="00312044"/>
    <w:rsid w:val="003157AC"/>
    <w:rsid w:val="00317FE2"/>
    <w:rsid w:val="00322503"/>
    <w:rsid w:val="00327431"/>
    <w:rsid w:val="00331EC3"/>
    <w:rsid w:val="003338BA"/>
    <w:rsid w:val="003347FD"/>
    <w:rsid w:val="00335C1C"/>
    <w:rsid w:val="00335DF5"/>
    <w:rsid w:val="00340403"/>
    <w:rsid w:val="00341F8A"/>
    <w:rsid w:val="00344398"/>
    <w:rsid w:val="00345993"/>
    <w:rsid w:val="00346297"/>
    <w:rsid w:val="0034685F"/>
    <w:rsid w:val="00347344"/>
    <w:rsid w:val="003522FA"/>
    <w:rsid w:val="00352A76"/>
    <w:rsid w:val="003607A3"/>
    <w:rsid w:val="00362D34"/>
    <w:rsid w:val="00365A10"/>
    <w:rsid w:val="00372BB4"/>
    <w:rsid w:val="0037345C"/>
    <w:rsid w:val="00373DA9"/>
    <w:rsid w:val="0037489E"/>
    <w:rsid w:val="003750FE"/>
    <w:rsid w:val="00375542"/>
    <w:rsid w:val="003776DA"/>
    <w:rsid w:val="00380EA8"/>
    <w:rsid w:val="00381356"/>
    <w:rsid w:val="00384463"/>
    <w:rsid w:val="003866C4"/>
    <w:rsid w:val="00386C90"/>
    <w:rsid w:val="00390998"/>
    <w:rsid w:val="0039442F"/>
    <w:rsid w:val="00394721"/>
    <w:rsid w:val="00396BAB"/>
    <w:rsid w:val="003A077C"/>
    <w:rsid w:val="003A78D0"/>
    <w:rsid w:val="003B1268"/>
    <w:rsid w:val="003B144E"/>
    <w:rsid w:val="003B1EDC"/>
    <w:rsid w:val="003B2220"/>
    <w:rsid w:val="003B39FA"/>
    <w:rsid w:val="003B45DD"/>
    <w:rsid w:val="003B7233"/>
    <w:rsid w:val="003C2D82"/>
    <w:rsid w:val="003C4BCA"/>
    <w:rsid w:val="003C63F8"/>
    <w:rsid w:val="003E2A80"/>
    <w:rsid w:val="003E2D45"/>
    <w:rsid w:val="003E3759"/>
    <w:rsid w:val="003E58CC"/>
    <w:rsid w:val="003F1738"/>
    <w:rsid w:val="003F1E75"/>
    <w:rsid w:val="003F356D"/>
    <w:rsid w:val="003F5FC6"/>
    <w:rsid w:val="003F712C"/>
    <w:rsid w:val="0040079A"/>
    <w:rsid w:val="0040255B"/>
    <w:rsid w:val="00404590"/>
    <w:rsid w:val="00416E02"/>
    <w:rsid w:val="0042187C"/>
    <w:rsid w:val="00421E30"/>
    <w:rsid w:val="004244AF"/>
    <w:rsid w:val="00424C88"/>
    <w:rsid w:val="00430664"/>
    <w:rsid w:val="004323B0"/>
    <w:rsid w:val="0043362D"/>
    <w:rsid w:val="00434AD4"/>
    <w:rsid w:val="00442581"/>
    <w:rsid w:val="00442A48"/>
    <w:rsid w:val="00442EE8"/>
    <w:rsid w:val="0044571B"/>
    <w:rsid w:val="00447126"/>
    <w:rsid w:val="00447F2F"/>
    <w:rsid w:val="00453023"/>
    <w:rsid w:val="0045508B"/>
    <w:rsid w:val="00455AE8"/>
    <w:rsid w:val="00457288"/>
    <w:rsid w:val="00460CF4"/>
    <w:rsid w:val="00465666"/>
    <w:rsid w:val="00471D4B"/>
    <w:rsid w:val="00471F46"/>
    <w:rsid w:val="004759E8"/>
    <w:rsid w:val="00480F5D"/>
    <w:rsid w:val="00483527"/>
    <w:rsid w:val="00486CE2"/>
    <w:rsid w:val="00490334"/>
    <w:rsid w:val="00496E10"/>
    <w:rsid w:val="004A10E1"/>
    <w:rsid w:val="004B05D4"/>
    <w:rsid w:val="004B1DA5"/>
    <w:rsid w:val="004B3913"/>
    <w:rsid w:val="004C1C0C"/>
    <w:rsid w:val="004D2719"/>
    <w:rsid w:val="004D2877"/>
    <w:rsid w:val="004D46BD"/>
    <w:rsid w:val="004D790E"/>
    <w:rsid w:val="004E2BB4"/>
    <w:rsid w:val="004E456F"/>
    <w:rsid w:val="004E498B"/>
    <w:rsid w:val="004E7F4E"/>
    <w:rsid w:val="004F038F"/>
    <w:rsid w:val="004F0C56"/>
    <w:rsid w:val="005015AB"/>
    <w:rsid w:val="00510F59"/>
    <w:rsid w:val="00512000"/>
    <w:rsid w:val="005149BF"/>
    <w:rsid w:val="00514DDE"/>
    <w:rsid w:val="00522B45"/>
    <w:rsid w:val="005256A8"/>
    <w:rsid w:val="00527E25"/>
    <w:rsid w:val="0053138E"/>
    <w:rsid w:val="00531C76"/>
    <w:rsid w:val="00534841"/>
    <w:rsid w:val="00540D1C"/>
    <w:rsid w:val="00541859"/>
    <w:rsid w:val="00545ABD"/>
    <w:rsid w:val="00547F53"/>
    <w:rsid w:val="00560E23"/>
    <w:rsid w:val="0056150F"/>
    <w:rsid w:val="00566FBB"/>
    <w:rsid w:val="00567B76"/>
    <w:rsid w:val="005720CB"/>
    <w:rsid w:val="00577AD8"/>
    <w:rsid w:val="00580DC8"/>
    <w:rsid w:val="00581B9D"/>
    <w:rsid w:val="005820A0"/>
    <w:rsid w:val="005933FB"/>
    <w:rsid w:val="00593958"/>
    <w:rsid w:val="00594708"/>
    <w:rsid w:val="00595B18"/>
    <w:rsid w:val="005A3BD0"/>
    <w:rsid w:val="005A4A34"/>
    <w:rsid w:val="005A5885"/>
    <w:rsid w:val="005A5B6D"/>
    <w:rsid w:val="005A5F7C"/>
    <w:rsid w:val="005A609B"/>
    <w:rsid w:val="005A6923"/>
    <w:rsid w:val="005B3479"/>
    <w:rsid w:val="005B404C"/>
    <w:rsid w:val="005B4749"/>
    <w:rsid w:val="005B63DF"/>
    <w:rsid w:val="005B652D"/>
    <w:rsid w:val="005C1DB3"/>
    <w:rsid w:val="005C2BA9"/>
    <w:rsid w:val="005C63BA"/>
    <w:rsid w:val="005D0D15"/>
    <w:rsid w:val="005D2D20"/>
    <w:rsid w:val="005D5FD4"/>
    <w:rsid w:val="005E1EB9"/>
    <w:rsid w:val="005E293B"/>
    <w:rsid w:val="005F073A"/>
    <w:rsid w:val="005F43CA"/>
    <w:rsid w:val="005F5913"/>
    <w:rsid w:val="005F6C78"/>
    <w:rsid w:val="005F7CF0"/>
    <w:rsid w:val="006033FF"/>
    <w:rsid w:val="006054BF"/>
    <w:rsid w:val="00616D9B"/>
    <w:rsid w:val="00617CDC"/>
    <w:rsid w:val="0062430E"/>
    <w:rsid w:val="00624422"/>
    <w:rsid w:val="00624E32"/>
    <w:rsid w:val="0062511C"/>
    <w:rsid w:val="00626BD7"/>
    <w:rsid w:val="0063788A"/>
    <w:rsid w:val="00646D88"/>
    <w:rsid w:val="00650E3B"/>
    <w:rsid w:val="006536B1"/>
    <w:rsid w:val="00653766"/>
    <w:rsid w:val="006553B8"/>
    <w:rsid w:val="00657BC3"/>
    <w:rsid w:val="0066275B"/>
    <w:rsid w:val="00662CB7"/>
    <w:rsid w:val="00663064"/>
    <w:rsid w:val="0066612D"/>
    <w:rsid w:val="00675593"/>
    <w:rsid w:val="00677465"/>
    <w:rsid w:val="00683AFD"/>
    <w:rsid w:val="0068584F"/>
    <w:rsid w:val="00685DD3"/>
    <w:rsid w:val="00690B7D"/>
    <w:rsid w:val="00691841"/>
    <w:rsid w:val="006945FE"/>
    <w:rsid w:val="00695C13"/>
    <w:rsid w:val="006A11F4"/>
    <w:rsid w:val="006A16F1"/>
    <w:rsid w:val="006A23E2"/>
    <w:rsid w:val="006A2948"/>
    <w:rsid w:val="006A374D"/>
    <w:rsid w:val="006A5E21"/>
    <w:rsid w:val="006B2D57"/>
    <w:rsid w:val="006B3945"/>
    <w:rsid w:val="006B3E57"/>
    <w:rsid w:val="006B4174"/>
    <w:rsid w:val="006B7FF5"/>
    <w:rsid w:val="006C22A4"/>
    <w:rsid w:val="006C4845"/>
    <w:rsid w:val="006C4B39"/>
    <w:rsid w:val="006C4EC1"/>
    <w:rsid w:val="006D0779"/>
    <w:rsid w:val="006D3D4C"/>
    <w:rsid w:val="006D5EF0"/>
    <w:rsid w:val="006E0022"/>
    <w:rsid w:val="006E186E"/>
    <w:rsid w:val="006E313B"/>
    <w:rsid w:val="006E6B3B"/>
    <w:rsid w:val="006E7BC6"/>
    <w:rsid w:val="006F274B"/>
    <w:rsid w:val="006F4E9A"/>
    <w:rsid w:val="006F6CC8"/>
    <w:rsid w:val="007006D9"/>
    <w:rsid w:val="00700C68"/>
    <w:rsid w:val="00703FAE"/>
    <w:rsid w:val="007044A7"/>
    <w:rsid w:val="00705372"/>
    <w:rsid w:val="0070682C"/>
    <w:rsid w:val="00710A25"/>
    <w:rsid w:val="007114F1"/>
    <w:rsid w:val="00711726"/>
    <w:rsid w:val="007218EF"/>
    <w:rsid w:val="00724E3D"/>
    <w:rsid w:val="007309B1"/>
    <w:rsid w:val="00731D9E"/>
    <w:rsid w:val="007326A6"/>
    <w:rsid w:val="00732FD4"/>
    <w:rsid w:val="0074097C"/>
    <w:rsid w:val="00743123"/>
    <w:rsid w:val="007432EC"/>
    <w:rsid w:val="00744EEE"/>
    <w:rsid w:val="00746F6B"/>
    <w:rsid w:val="00747815"/>
    <w:rsid w:val="00747F83"/>
    <w:rsid w:val="00750D6C"/>
    <w:rsid w:val="00753051"/>
    <w:rsid w:val="00753D66"/>
    <w:rsid w:val="007540D1"/>
    <w:rsid w:val="007618B4"/>
    <w:rsid w:val="00763E2E"/>
    <w:rsid w:val="00766767"/>
    <w:rsid w:val="0076696C"/>
    <w:rsid w:val="00771E31"/>
    <w:rsid w:val="00772C40"/>
    <w:rsid w:val="00774B5C"/>
    <w:rsid w:val="00777952"/>
    <w:rsid w:val="00777B65"/>
    <w:rsid w:val="00780FC8"/>
    <w:rsid w:val="00781398"/>
    <w:rsid w:val="00783CAE"/>
    <w:rsid w:val="00785BB0"/>
    <w:rsid w:val="00785E17"/>
    <w:rsid w:val="00790908"/>
    <w:rsid w:val="00792BAD"/>
    <w:rsid w:val="007934F0"/>
    <w:rsid w:val="0079414B"/>
    <w:rsid w:val="00794D5B"/>
    <w:rsid w:val="00794E16"/>
    <w:rsid w:val="00797CB2"/>
    <w:rsid w:val="007A13F1"/>
    <w:rsid w:val="007A45AF"/>
    <w:rsid w:val="007A5306"/>
    <w:rsid w:val="007B20EE"/>
    <w:rsid w:val="007B4263"/>
    <w:rsid w:val="007B4A96"/>
    <w:rsid w:val="007B5602"/>
    <w:rsid w:val="007B6F88"/>
    <w:rsid w:val="007C2650"/>
    <w:rsid w:val="007C2728"/>
    <w:rsid w:val="007C2B0F"/>
    <w:rsid w:val="007C5A9E"/>
    <w:rsid w:val="007C6A7B"/>
    <w:rsid w:val="007D752A"/>
    <w:rsid w:val="007D7634"/>
    <w:rsid w:val="007D7B0B"/>
    <w:rsid w:val="007E08CB"/>
    <w:rsid w:val="007E1753"/>
    <w:rsid w:val="007E4200"/>
    <w:rsid w:val="007E5131"/>
    <w:rsid w:val="007E5340"/>
    <w:rsid w:val="007F0F06"/>
    <w:rsid w:val="007F4E0F"/>
    <w:rsid w:val="007F7425"/>
    <w:rsid w:val="007F7873"/>
    <w:rsid w:val="00800EB2"/>
    <w:rsid w:val="008017CA"/>
    <w:rsid w:val="00802AD0"/>
    <w:rsid w:val="00802F5A"/>
    <w:rsid w:val="00812AA4"/>
    <w:rsid w:val="008143FE"/>
    <w:rsid w:val="00816B05"/>
    <w:rsid w:val="0081747F"/>
    <w:rsid w:val="008219D7"/>
    <w:rsid w:val="008263A5"/>
    <w:rsid w:val="00827A40"/>
    <w:rsid w:val="00830A24"/>
    <w:rsid w:val="00833916"/>
    <w:rsid w:val="00842490"/>
    <w:rsid w:val="00845220"/>
    <w:rsid w:val="00853F5E"/>
    <w:rsid w:val="00855D4C"/>
    <w:rsid w:val="00857C19"/>
    <w:rsid w:val="008678DB"/>
    <w:rsid w:val="008741F4"/>
    <w:rsid w:val="00876225"/>
    <w:rsid w:val="0087782A"/>
    <w:rsid w:val="008836E4"/>
    <w:rsid w:val="008840F5"/>
    <w:rsid w:val="00887F73"/>
    <w:rsid w:val="0089142D"/>
    <w:rsid w:val="00891F16"/>
    <w:rsid w:val="00892187"/>
    <w:rsid w:val="0089425C"/>
    <w:rsid w:val="00894FBA"/>
    <w:rsid w:val="008B3411"/>
    <w:rsid w:val="008B78A3"/>
    <w:rsid w:val="008C317F"/>
    <w:rsid w:val="008C4609"/>
    <w:rsid w:val="008C5655"/>
    <w:rsid w:val="008C673D"/>
    <w:rsid w:val="008C6AF3"/>
    <w:rsid w:val="008D117F"/>
    <w:rsid w:val="008D1547"/>
    <w:rsid w:val="008D1C3B"/>
    <w:rsid w:val="008D4664"/>
    <w:rsid w:val="008D4BCD"/>
    <w:rsid w:val="008D50F7"/>
    <w:rsid w:val="008D59D1"/>
    <w:rsid w:val="008D715A"/>
    <w:rsid w:val="008E31C4"/>
    <w:rsid w:val="008E53A1"/>
    <w:rsid w:val="008E63DD"/>
    <w:rsid w:val="008F1918"/>
    <w:rsid w:val="009001F4"/>
    <w:rsid w:val="00902ECE"/>
    <w:rsid w:val="00904CC8"/>
    <w:rsid w:val="00904CF4"/>
    <w:rsid w:val="00907FC9"/>
    <w:rsid w:val="0091109B"/>
    <w:rsid w:val="009119C8"/>
    <w:rsid w:val="009121D1"/>
    <w:rsid w:val="0091356B"/>
    <w:rsid w:val="00913BFC"/>
    <w:rsid w:val="009140AD"/>
    <w:rsid w:val="009200FF"/>
    <w:rsid w:val="009231DB"/>
    <w:rsid w:val="00927C58"/>
    <w:rsid w:val="00930FCA"/>
    <w:rsid w:val="009333D3"/>
    <w:rsid w:val="00933628"/>
    <w:rsid w:val="00934EAE"/>
    <w:rsid w:val="00935C11"/>
    <w:rsid w:val="00936477"/>
    <w:rsid w:val="009451F9"/>
    <w:rsid w:val="009504CE"/>
    <w:rsid w:val="00953BD0"/>
    <w:rsid w:val="0095544B"/>
    <w:rsid w:val="009603F7"/>
    <w:rsid w:val="00962534"/>
    <w:rsid w:val="00965425"/>
    <w:rsid w:val="009664BD"/>
    <w:rsid w:val="00970F48"/>
    <w:rsid w:val="009712CA"/>
    <w:rsid w:val="00976159"/>
    <w:rsid w:val="00977839"/>
    <w:rsid w:val="00977B06"/>
    <w:rsid w:val="00987D81"/>
    <w:rsid w:val="00991063"/>
    <w:rsid w:val="00992182"/>
    <w:rsid w:val="009958D2"/>
    <w:rsid w:val="009A36B3"/>
    <w:rsid w:val="009A50E0"/>
    <w:rsid w:val="009A69B6"/>
    <w:rsid w:val="009B00EF"/>
    <w:rsid w:val="009B1CAF"/>
    <w:rsid w:val="009B2694"/>
    <w:rsid w:val="009B4C91"/>
    <w:rsid w:val="009B7B59"/>
    <w:rsid w:val="009C5494"/>
    <w:rsid w:val="009C6AA5"/>
    <w:rsid w:val="009D14B6"/>
    <w:rsid w:val="009D19DF"/>
    <w:rsid w:val="009D2D9F"/>
    <w:rsid w:val="009D6F9D"/>
    <w:rsid w:val="009E29AC"/>
    <w:rsid w:val="009E3117"/>
    <w:rsid w:val="009E6D39"/>
    <w:rsid w:val="009F4359"/>
    <w:rsid w:val="009F4BF8"/>
    <w:rsid w:val="009F7A7A"/>
    <w:rsid w:val="00A01F66"/>
    <w:rsid w:val="00A020F4"/>
    <w:rsid w:val="00A03219"/>
    <w:rsid w:val="00A04FB5"/>
    <w:rsid w:val="00A05A8C"/>
    <w:rsid w:val="00A06B6C"/>
    <w:rsid w:val="00A06D6B"/>
    <w:rsid w:val="00A111DA"/>
    <w:rsid w:val="00A13A1E"/>
    <w:rsid w:val="00A1590A"/>
    <w:rsid w:val="00A21AEA"/>
    <w:rsid w:val="00A2220A"/>
    <w:rsid w:val="00A247F7"/>
    <w:rsid w:val="00A252E6"/>
    <w:rsid w:val="00A26018"/>
    <w:rsid w:val="00A27518"/>
    <w:rsid w:val="00A31F1C"/>
    <w:rsid w:val="00A330F0"/>
    <w:rsid w:val="00A35084"/>
    <w:rsid w:val="00A40139"/>
    <w:rsid w:val="00A40380"/>
    <w:rsid w:val="00A419DD"/>
    <w:rsid w:val="00A44004"/>
    <w:rsid w:val="00A446AB"/>
    <w:rsid w:val="00A46ACC"/>
    <w:rsid w:val="00A52865"/>
    <w:rsid w:val="00A53400"/>
    <w:rsid w:val="00A60D0A"/>
    <w:rsid w:val="00A61302"/>
    <w:rsid w:val="00A66ECA"/>
    <w:rsid w:val="00A71C97"/>
    <w:rsid w:val="00A7203C"/>
    <w:rsid w:val="00A732FC"/>
    <w:rsid w:val="00A7370F"/>
    <w:rsid w:val="00A74914"/>
    <w:rsid w:val="00A76075"/>
    <w:rsid w:val="00A83EA2"/>
    <w:rsid w:val="00A8411A"/>
    <w:rsid w:val="00A84EAD"/>
    <w:rsid w:val="00A90260"/>
    <w:rsid w:val="00A90269"/>
    <w:rsid w:val="00A924D5"/>
    <w:rsid w:val="00A92F7B"/>
    <w:rsid w:val="00A93A58"/>
    <w:rsid w:val="00A94D36"/>
    <w:rsid w:val="00A96802"/>
    <w:rsid w:val="00AA31FD"/>
    <w:rsid w:val="00AA34DF"/>
    <w:rsid w:val="00AA3699"/>
    <w:rsid w:val="00AA3E45"/>
    <w:rsid w:val="00AA41BC"/>
    <w:rsid w:val="00AB103E"/>
    <w:rsid w:val="00AB24F8"/>
    <w:rsid w:val="00AB33CA"/>
    <w:rsid w:val="00AB4D24"/>
    <w:rsid w:val="00AB6684"/>
    <w:rsid w:val="00AB6754"/>
    <w:rsid w:val="00AB76FE"/>
    <w:rsid w:val="00AB7CBA"/>
    <w:rsid w:val="00AC0EA1"/>
    <w:rsid w:val="00AC12F1"/>
    <w:rsid w:val="00AC5DF4"/>
    <w:rsid w:val="00AD0356"/>
    <w:rsid w:val="00AD097E"/>
    <w:rsid w:val="00AD1983"/>
    <w:rsid w:val="00AD2866"/>
    <w:rsid w:val="00AD65AC"/>
    <w:rsid w:val="00AE15C2"/>
    <w:rsid w:val="00AE4F8F"/>
    <w:rsid w:val="00AE5898"/>
    <w:rsid w:val="00AE667B"/>
    <w:rsid w:val="00AF4734"/>
    <w:rsid w:val="00AF48F0"/>
    <w:rsid w:val="00AF4CA2"/>
    <w:rsid w:val="00AF58FD"/>
    <w:rsid w:val="00AF5944"/>
    <w:rsid w:val="00AF7089"/>
    <w:rsid w:val="00AF78AF"/>
    <w:rsid w:val="00B024D3"/>
    <w:rsid w:val="00B026D2"/>
    <w:rsid w:val="00B11A99"/>
    <w:rsid w:val="00B11B48"/>
    <w:rsid w:val="00B125D7"/>
    <w:rsid w:val="00B15162"/>
    <w:rsid w:val="00B31399"/>
    <w:rsid w:val="00B313C7"/>
    <w:rsid w:val="00B357AC"/>
    <w:rsid w:val="00B40DC6"/>
    <w:rsid w:val="00B40FC6"/>
    <w:rsid w:val="00B41970"/>
    <w:rsid w:val="00B41AB2"/>
    <w:rsid w:val="00B42FE9"/>
    <w:rsid w:val="00B43A85"/>
    <w:rsid w:val="00B43D1F"/>
    <w:rsid w:val="00B43D50"/>
    <w:rsid w:val="00B46FCC"/>
    <w:rsid w:val="00B474CC"/>
    <w:rsid w:val="00B51168"/>
    <w:rsid w:val="00B51FB1"/>
    <w:rsid w:val="00B55C44"/>
    <w:rsid w:val="00B57DB9"/>
    <w:rsid w:val="00B60633"/>
    <w:rsid w:val="00B705EF"/>
    <w:rsid w:val="00B735C8"/>
    <w:rsid w:val="00B73752"/>
    <w:rsid w:val="00B80AD1"/>
    <w:rsid w:val="00B86077"/>
    <w:rsid w:val="00B91B4F"/>
    <w:rsid w:val="00B936C1"/>
    <w:rsid w:val="00B93F47"/>
    <w:rsid w:val="00B97105"/>
    <w:rsid w:val="00BA06A5"/>
    <w:rsid w:val="00BA0714"/>
    <w:rsid w:val="00BA6025"/>
    <w:rsid w:val="00BA6E7B"/>
    <w:rsid w:val="00BA719C"/>
    <w:rsid w:val="00BA7A91"/>
    <w:rsid w:val="00BB0FC4"/>
    <w:rsid w:val="00BB3BB1"/>
    <w:rsid w:val="00BB40D6"/>
    <w:rsid w:val="00BB55C2"/>
    <w:rsid w:val="00BB6FB4"/>
    <w:rsid w:val="00BB7DE1"/>
    <w:rsid w:val="00BC23CB"/>
    <w:rsid w:val="00BC384D"/>
    <w:rsid w:val="00BC7684"/>
    <w:rsid w:val="00BD0DAB"/>
    <w:rsid w:val="00BD5FDF"/>
    <w:rsid w:val="00BE2B24"/>
    <w:rsid w:val="00BE3DAB"/>
    <w:rsid w:val="00BE6808"/>
    <w:rsid w:val="00BF56FB"/>
    <w:rsid w:val="00C02DA4"/>
    <w:rsid w:val="00C03696"/>
    <w:rsid w:val="00C103B4"/>
    <w:rsid w:val="00C1248B"/>
    <w:rsid w:val="00C13378"/>
    <w:rsid w:val="00C20D2A"/>
    <w:rsid w:val="00C21508"/>
    <w:rsid w:val="00C23B43"/>
    <w:rsid w:val="00C24BC9"/>
    <w:rsid w:val="00C25827"/>
    <w:rsid w:val="00C304B7"/>
    <w:rsid w:val="00C30E73"/>
    <w:rsid w:val="00C3193E"/>
    <w:rsid w:val="00C31CB5"/>
    <w:rsid w:val="00C34E62"/>
    <w:rsid w:val="00C372B9"/>
    <w:rsid w:val="00C42F1F"/>
    <w:rsid w:val="00C43001"/>
    <w:rsid w:val="00C565EF"/>
    <w:rsid w:val="00C605D0"/>
    <w:rsid w:val="00C70E1C"/>
    <w:rsid w:val="00C747A6"/>
    <w:rsid w:val="00C7482B"/>
    <w:rsid w:val="00C74971"/>
    <w:rsid w:val="00C74F61"/>
    <w:rsid w:val="00C93B2B"/>
    <w:rsid w:val="00C952CD"/>
    <w:rsid w:val="00C9620A"/>
    <w:rsid w:val="00CA232B"/>
    <w:rsid w:val="00CA431D"/>
    <w:rsid w:val="00CA6E4E"/>
    <w:rsid w:val="00CA7EF6"/>
    <w:rsid w:val="00CB068C"/>
    <w:rsid w:val="00CB10C1"/>
    <w:rsid w:val="00CB3864"/>
    <w:rsid w:val="00CB59ED"/>
    <w:rsid w:val="00CB7435"/>
    <w:rsid w:val="00CC0490"/>
    <w:rsid w:val="00CC13E4"/>
    <w:rsid w:val="00CC13F3"/>
    <w:rsid w:val="00CC21DF"/>
    <w:rsid w:val="00CC3104"/>
    <w:rsid w:val="00CC3CE1"/>
    <w:rsid w:val="00CC44D6"/>
    <w:rsid w:val="00CC514B"/>
    <w:rsid w:val="00CC5CE9"/>
    <w:rsid w:val="00CC6481"/>
    <w:rsid w:val="00CD28C7"/>
    <w:rsid w:val="00CD30F3"/>
    <w:rsid w:val="00CD3406"/>
    <w:rsid w:val="00CD3B14"/>
    <w:rsid w:val="00CD3DAE"/>
    <w:rsid w:val="00CF16BC"/>
    <w:rsid w:val="00CF1832"/>
    <w:rsid w:val="00CF320C"/>
    <w:rsid w:val="00CF7162"/>
    <w:rsid w:val="00D0062E"/>
    <w:rsid w:val="00D067DE"/>
    <w:rsid w:val="00D12BA2"/>
    <w:rsid w:val="00D137AE"/>
    <w:rsid w:val="00D17032"/>
    <w:rsid w:val="00D20AC3"/>
    <w:rsid w:val="00D211EC"/>
    <w:rsid w:val="00D22DE2"/>
    <w:rsid w:val="00D24C5C"/>
    <w:rsid w:val="00D307FE"/>
    <w:rsid w:val="00D3149B"/>
    <w:rsid w:val="00D314B5"/>
    <w:rsid w:val="00D32A80"/>
    <w:rsid w:val="00D346B5"/>
    <w:rsid w:val="00D3496C"/>
    <w:rsid w:val="00D37F51"/>
    <w:rsid w:val="00D40844"/>
    <w:rsid w:val="00D40C6C"/>
    <w:rsid w:val="00D41404"/>
    <w:rsid w:val="00D42E0D"/>
    <w:rsid w:val="00D450F0"/>
    <w:rsid w:val="00D46A26"/>
    <w:rsid w:val="00D52019"/>
    <w:rsid w:val="00D53814"/>
    <w:rsid w:val="00D53C6F"/>
    <w:rsid w:val="00D53EF5"/>
    <w:rsid w:val="00D56F27"/>
    <w:rsid w:val="00D576E0"/>
    <w:rsid w:val="00D6079E"/>
    <w:rsid w:val="00D63B8B"/>
    <w:rsid w:val="00D6465B"/>
    <w:rsid w:val="00D747E5"/>
    <w:rsid w:val="00D76C1F"/>
    <w:rsid w:val="00D77CD3"/>
    <w:rsid w:val="00D8041E"/>
    <w:rsid w:val="00D81ED6"/>
    <w:rsid w:val="00D82DA7"/>
    <w:rsid w:val="00D86459"/>
    <w:rsid w:val="00D86A6B"/>
    <w:rsid w:val="00DA19FA"/>
    <w:rsid w:val="00DA2B35"/>
    <w:rsid w:val="00DA320F"/>
    <w:rsid w:val="00DA3B4E"/>
    <w:rsid w:val="00DA45B6"/>
    <w:rsid w:val="00DB1250"/>
    <w:rsid w:val="00DB125F"/>
    <w:rsid w:val="00DB1525"/>
    <w:rsid w:val="00DB2C6C"/>
    <w:rsid w:val="00DB2CC9"/>
    <w:rsid w:val="00DB5C51"/>
    <w:rsid w:val="00DB78FC"/>
    <w:rsid w:val="00DC37FB"/>
    <w:rsid w:val="00DC569B"/>
    <w:rsid w:val="00DC58B5"/>
    <w:rsid w:val="00DC6A6A"/>
    <w:rsid w:val="00DD4044"/>
    <w:rsid w:val="00DD439D"/>
    <w:rsid w:val="00DD686B"/>
    <w:rsid w:val="00DE4FBC"/>
    <w:rsid w:val="00DF1CB0"/>
    <w:rsid w:val="00DF31DE"/>
    <w:rsid w:val="00DF54AC"/>
    <w:rsid w:val="00DF5C5D"/>
    <w:rsid w:val="00DF7C0A"/>
    <w:rsid w:val="00DF7DF8"/>
    <w:rsid w:val="00E0258B"/>
    <w:rsid w:val="00E05160"/>
    <w:rsid w:val="00E0552E"/>
    <w:rsid w:val="00E06DE5"/>
    <w:rsid w:val="00E07864"/>
    <w:rsid w:val="00E16DE2"/>
    <w:rsid w:val="00E21D56"/>
    <w:rsid w:val="00E220FA"/>
    <w:rsid w:val="00E22A44"/>
    <w:rsid w:val="00E27170"/>
    <w:rsid w:val="00E30E65"/>
    <w:rsid w:val="00E32EC9"/>
    <w:rsid w:val="00E33B2F"/>
    <w:rsid w:val="00E34BB8"/>
    <w:rsid w:val="00E3597B"/>
    <w:rsid w:val="00E50A81"/>
    <w:rsid w:val="00E51643"/>
    <w:rsid w:val="00E51681"/>
    <w:rsid w:val="00E51960"/>
    <w:rsid w:val="00E5432C"/>
    <w:rsid w:val="00E552FB"/>
    <w:rsid w:val="00E5651D"/>
    <w:rsid w:val="00E5701F"/>
    <w:rsid w:val="00E57094"/>
    <w:rsid w:val="00E60187"/>
    <w:rsid w:val="00E6107E"/>
    <w:rsid w:val="00E6217E"/>
    <w:rsid w:val="00E631EC"/>
    <w:rsid w:val="00E70E46"/>
    <w:rsid w:val="00E7281A"/>
    <w:rsid w:val="00E752BC"/>
    <w:rsid w:val="00E820F7"/>
    <w:rsid w:val="00E83471"/>
    <w:rsid w:val="00E857F2"/>
    <w:rsid w:val="00E8667F"/>
    <w:rsid w:val="00E87A91"/>
    <w:rsid w:val="00E87E81"/>
    <w:rsid w:val="00E90819"/>
    <w:rsid w:val="00E92917"/>
    <w:rsid w:val="00E93E90"/>
    <w:rsid w:val="00E955A0"/>
    <w:rsid w:val="00E9570B"/>
    <w:rsid w:val="00E97217"/>
    <w:rsid w:val="00EA319D"/>
    <w:rsid w:val="00EA47A1"/>
    <w:rsid w:val="00EA52CD"/>
    <w:rsid w:val="00EA6394"/>
    <w:rsid w:val="00EA63C9"/>
    <w:rsid w:val="00EA7C43"/>
    <w:rsid w:val="00EB2BED"/>
    <w:rsid w:val="00EB529F"/>
    <w:rsid w:val="00EB5C2D"/>
    <w:rsid w:val="00EC0347"/>
    <w:rsid w:val="00EC1704"/>
    <w:rsid w:val="00EC3043"/>
    <w:rsid w:val="00EC3B04"/>
    <w:rsid w:val="00EC69BA"/>
    <w:rsid w:val="00EC6F15"/>
    <w:rsid w:val="00EC778D"/>
    <w:rsid w:val="00ED0393"/>
    <w:rsid w:val="00ED0574"/>
    <w:rsid w:val="00ED2EF0"/>
    <w:rsid w:val="00ED3BF0"/>
    <w:rsid w:val="00ED4D62"/>
    <w:rsid w:val="00ED4D9C"/>
    <w:rsid w:val="00ED6E1B"/>
    <w:rsid w:val="00EE15E8"/>
    <w:rsid w:val="00EE31B2"/>
    <w:rsid w:val="00EE403B"/>
    <w:rsid w:val="00EE4D3F"/>
    <w:rsid w:val="00EE5015"/>
    <w:rsid w:val="00EE7893"/>
    <w:rsid w:val="00EF032F"/>
    <w:rsid w:val="00EF4082"/>
    <w:rsid w:val="00EF56C4"/>
    <w:rsid w:val="00F009B7"/>
    <w:rsid w:val="00F04021"/>
    <w:rsid w:val="00F04E42"/>
    <w:rsid w:val="00F07FB7"/>
    <w:rsid w:val="00F11070"/>
    <w:rsid w:val="00F1198F"/>
    <w:rsid w:val="00F11D06"/>
    <w:rsid w:val="00F14992"/>
    <w:rsid w:val="00F205CE"/>
    <w:rsid w:val="00F22705"/>
    <w:rsid w:val="00F22F36"/>
    <w:rsid w:val="00F245AB"/>
    <w:rsid w:val="00F24B96"/>
    <w:rsid w:val="00F3433B"/>
    <w:rsid w:val="00F36644"/>
    <w:rsid w:val="00F3720D"/>
    <w:rsid w:val="00F41AA3"/>
    <w:rsid w:val="00F4685A"/>
    <w:rsid w:val="00F46A9C"/>
    <w:rsid w:val="00F470C5"/>
    <w:rsid w:val="00F47510"/>
    <w:rsid w:val="00F509A2"/>
    <w:rsid w:val="00F514FD"/>
    <w:rsid w:val="00F52926"/>
    <w:rsid w:val="00F5310D"/>
    <w:rsid w:val="00F549AC"/>
    <w:rsid w:val="00F54B7F"/>
    <w:rsid w:val="00F55FA4"/>
    <w:rsid w:val="00F5619B"/>
    <w:rsid w:val="00F56257"/>
    <w:rsid w:val="00F56746"/>
    <w:rsid w:val="00F63A61"/>
    <w:rsid w:val="00F64D7E"/>
    <w:rsid w:val="00F652CC"/>
    <w:rsid w:val="00F657D5"/>
    <w:rsid w:val="00F67743"/>
    <w:rsid w:val="00F707E3"/>
    <w:rsid w:val="00F71E7D"/>
    <w:rsid w:val="00F77E39"/>
    <w:rsid w:val="00F8049C"/>
    <w:rsid w:val="00F817DD"/>
    <w:rsid w:val="00F84E6E"/>
    <w:rsid w:val="00F85F17"/>
    <w:rsid w:val="00F92B1D"/>
    <w:rsid w:val="00F932BF"/>
    <w:rsid w:val="00F9381B"/>
    <w:rsid w:val="00FA1D65"/>
    <w:rsid w:val="00FA2B08"/>
    <w:rsid w:val="00FA2D95"/>
    <w:rsid w:val="00FA2E4C"/>
    <w:rsid w:val="00FA365E"/>
    <w:rsid w:val="00FA415B"/>
    <w:rsid w:val="00FB020C"/>
    <w:rsid w:val="00FB0CC5"/>
    <w:rsid w:val="00FB1A14"/>
    <w:rsid w:val="00FB62FD"/>
    <w:rsid w:val="00FC09CB"/>
    <w:rsid w:val="00FC3C7B"/>
    <w:rsid w:val="00FC49FB"/>
    <w:rsid w:val="00FC56F2"/>
    <w:rsid w:val="00FC6251"/>
    <w:rsid w:val="00FD0216"/>
    <w:rsid w:val="00FD240C"/>
    <w:rsid w:val="00FD2DEE"/>
    <w:rsid w:val="00FD58BD"/>
    <w:rsid w:val="00FD5A53"/>
    <w:rsid w:val="00FD7ADD"/>
    <w:rsid w:val="00FE1A3F"/>
    <w:rsid w:val="00FE4921"/>
    <w:rsid w:val="00FE4BCC"/>
    <w:rsid w:val="00FE6D9B"/>
    <w:rsid w:val="00FE7124"/>
    <w:rsid w:val="00FF652C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F11E9"/>
  <w15:chartTrackingRefBased/>
  <w15:docId w15:val="{D4389790-4092-46CC-A1BF-5B37BA74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016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016"/>
    <w:pPr>
      <w:keepNext/>
      <w:keepLines/>
      <w:spacing w:before="240" w:after="0"/>
      <w:outlineLvl w:val="0"/>
    </w:pPr>
    <w:rPr>
      <w:rFonts w:eastAsiaTheme="majorEastAsia" w:cstheme="majorBidi"/>
      <w:color w:val="404040" w:themeColor="text1" w:themeTint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6767"/>
    <w:pPr>
      <w:keepNext/>
      <w:keepLines/>
      <w:spacing w:before="40" w:after="0"/>
      <w:outlineLvl w:val="1"/>
    </w:pPr>
    <w:rPr>
      <w:rFonts w:eastAsiaTheme="majorEastAsia" w:cstheme="majorBidi"/>
      <w:color w:val="5A007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67"/>
    <w:pPr>
      <w:keepNext/>
      <w:keepLines/>
      <w:spacing w:before="40" w:after="0"/>
      <w:outlineLvl w:val="2"/>
    </w:pPr>
    <w:rPr>
      <w:rFonts w:eastAsiaTheme="majorEastAsia" w:cstheme="majorBidi"/>
      <w:color w:val="5A007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016"/>
    <w:rPr>
      <w:rFonts w:ascii="Arial" w:eastAsiaTheme="majorEastAsia" w:hAnsi="Arial" w:cstheme="majorBidi"/>
      <w:color w:val="404040" w:themeColor="text1" w:themeTint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66767"/>
    <w:rPr>
      <w:rFonts w:ascii="Arial" w:eastAsiaTheme="majorEastAsia" w:hAnsi="Arial" w:cstheme="majorBidi"/>
      <w:color w:val="5A007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67"/>
    <w:rPr>
      <w:rFonts w:ascii="Arial" w:eastAsiaTheme="majorEastAsia" w:hAnsi="Arial" w:cstheme="majorBidi"/>
      <w:color w:val="5A007D"/>
      <w:sz w:val="24"/>
      <w:szCs w:val="24"/>
    </w:rPr>
  </w:style>
  <w:style w:type="paragraph" w:styleId="Title">
    <w:name w:val="Title"/>
    <w:basedOn w:val="Normal"/>
    <w:next w:val="Heading1"/>
    <w:link w:val="TitleChar"/>
    <w:uiPriority w:val="10"/>
    <w:qFormat/>
    <w:rsid w:val="00766767"/>
    <w:pPr>
      <w:spacing w:after="0" w:line="240" w:lineRule="auto"/>
      <w:contextualSpacing/>
    </w:pPr>
    <w:rPr>
      <w:rFonts w:eastAsiaTheme="majorEastAsia" w:cstheme="majorBidi"/>
      <w:color w:val="5A007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67"/>
    <w:rPr>
      <w:rFonts w:ascii="Arial" w:eastAsiaTheme="majorEastAsia" w:hAnsi="Arial" w:cstheme="majorBidi"/>
      <w:color w:val="5A007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01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F2016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2F2016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2F2016"/>
    <w:rPr>
      <w:rFonts w:ascii="Arial" w:hAnsi="Arial"/>
      <w:i/>
      <w:iCs/>
    </w:rPr>
  </w:style>
  <w:style w:type="paragraph" w:styleId="Header">
    <w:name w:val="header"/>
    <w:basedOn w:val="Normal"/>
    <w:link w:val="HeaderChar"/>
    <w:uiPriority w:val="99"/>
    <w:unhideWhenUsed/>
    <w:rsid w:val="002F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1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F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16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2F2016"/>
    <w:pPr>
      <w:ind w:left="720"/>
      <w:contextualSpacing/>
    </w:pPr>
  </w:style>
  <w:style w:type="table" w:styleId="TableGrid">
    <w:name w:val="Table Grid"/>
    <w:basedOn w:val="TableNormal"/>
    <w:uiPriority w:val="39"/>
    <w:rsid w:val="00DD439D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3B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3B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3B2B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B2B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E7E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7E3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346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ommunities@edenproject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uthvoice@firstgive.co.uk" TargetMode="External"/><Relationship Id="rId17" Type="http://schemas.openxmlformats.org/officeDocument/2006/relationships/hyperlink" Target="https://forms.microsoft.com/Pages/ResponsePage.aspx?id=amhedV6PzUSIsAxUhvT_rPecTbSjwqpJi8arRGVM23RUNVVXRzlXT0pDRUEzR0dSR0pHUDVHMVhEUS4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ommunities@edenprojec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ovo.org/" TargetMode="External"/><Relationship Id="rId5" Type="http://schemas.openxmlformats.org/officeDocument/2006/relationships/styles" Target="styles.xml"/><Relationship Id="rId15" Type="http://schemas.openxmlformats.org/officeDocument/2006/relationships/hyperlink" Target="mailto:youthvoice@firstgive.co.uk" TargetMode="External"/><Relationship Id="rId10" Type="http://schemas.openxmlformats.org/officeDocument/2006/relationships/hyperlink" Target="https://www.edenprojectcommunities.com/the-big-do/plan-your-d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firstgive.sharepoint.com/sites/FirstGiveTemplates/FirstGive%20Assets/First+Give+Word+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F020D7BD07041A99ECB0738E5219C" ma:contentTypeVersion="20" ma:contentTypeDescription="Create a new document." ma:contentTypeScope="" ma:versionID="44ad9b5df9069ad97c1ba67e17e9b9ce">
  <xsd:schema xmlns:xsd="http://www.w3.org/2001/XMLSchema" xmlns:xs="http://www.w3.org/2001/XMLSchema" xmlns:p="http://schemas.microsoft.com/office/2006/metadata/properties" xmlns:ns2="c5b88a89-7724-4260-bf2f-092021e9d459" xmlns:ns3="cd53d762-1ef6-4e3a-a9c9-034b0df5b3d4" targetNamespace="http://schemas.microsoft.com/office/2006/metadata/properties" ma:root="true" ma:fieldsID="11ad327fffd0f5e13c9d95aee19cf40f" ns2:_="" ns3:_="">
    <xsd:import namespace="c5b88a89-7724-4260-bf2f-092021e9d459"/>
    <xsd:import namespace="cd53d762-1ef6-4e3a-a9c9-034b0df5b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DisplayOnFHub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88a89-7724-4260-bf2f-092021e9d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38e487-d88c-4823-893f-4c2e20c444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d762-1ef6-4e3a-a9c9-034b0df5b3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isplayOnFHub" ma:index="21" nillable="true" ma:displayName="DisplayOnFHub" ma:default="No" ma:description="Does this folder appear on the Facilitator Hub" ma:format="Dropdown" ma:internalName="DisplayOnFHub">
      <xsd:simpleType>
        <xsd:restriction base="dms:Choice">
          <xsd:enumeration value="Yes"/>
          <xsd:enumeration value="No"/>
        </xsd:restriction>
      </xsd:simpleType>
    </xsd:element>
    <xsd:element name="TaxCatchAll" ma:index="24" nillable="true" ma:displayName="Taxonomy Catch All Column" ma:hidden="true" ma:list="{0d3ab53b-af9c-415f-b7fe-a831bb15c725}" ma:internalName="TaxCatchAll" ma:showField="CatchAllData" ma:web="cd53d762-1ef6-4e3a-a9c9-034b0df5b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5b88a89-7724-4260-bf2f-092021e9d459" xsi:nil="true"/>
    <DisplayOnFHub xmlns="cd53d762-1ef6-4e3a-a9c9-034b0df5b3d4">No</DisplayOnFHub>
    <lcf76f155ced4ddcb4097134ff3c332f xmlns="c5b88a89-7724-4260-bf2f-092021e9d459">
      <Terms xmlns="http://schemas.microsoft.com/office/infopath/2007/PartnerControls"/>
    </lcf76f155ced4ddcb4097134ff3c332f>
    <TaxCatchAll xmlns="cd53d762-1ef6-4e3a-a9c9-034b0df5b3d4" xsi:nil="true"/>
  </documentManagement>
</p:properties>
</file>

<file path=customXml/itemProps1.xml><?xml version="1.0" encoding="utf-8"?>
<ds:datastoreItem xmlns:ds="http://schemas.openxmlformats.org/officeDocument/2006/customXml" ds:itemID="{C1DEF511-0BC8-4F32-BC74-A608F3020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88a89-7724-4260-bf2f-092021e9d459"/>
    <ds:schemaRef ds:uri="cd53d762-1ef6-4e3a-a9c9-034b0df5b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5D94C-CA9A-40F3-889F-72C2F3B9D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268FB-2DD8-41AB-9CB8-AA4024E7CB60}">
  <ds:schemaRefs>
    <ds:schemaRef ds:uri="http://schemas.microsoft.com/office/2006/metadata/properties"/>
    <ds:schemaRef ds:uri="http://schemas.microsoft.com/office/infopath/2007/PartnerControls"/>
    <ds:schemaRef ds:uri="c5b88a89-7724-4260-bf2f-092021e9d459"/>
    <ds:schemaRef ds:uri="cd53d762-1ef6-4e3a-a9c9-034b0df5b3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First+Give+Word+Template.dotx</Template>
  <TotalTime>31</TotalTime>
  <Pages>1</Pages>
  <Words>1771</Words>
  <Characters>10101</Characters>
  <Application>Microsoft Office Word</Application>
  <DocSecurity>4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Calvert</dc:creator>
  <cp:keywords/>
  <dc:description/>
  <cp:lastModifiedBy>Michael Anderson</cp:lastModifiedBy>
  <cp:revision>400</cp:revision>
  <dcterms:created xsi:type="dcterms:W3CDTF">2026-02-25T16:58:00Z</dcterms:created>
  <dcterms:modified xsi:type="dcterms:W3CDTF">2026-04-24T08:25:00Z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0x0101002DAF020D7BD07041A99ECB0738E5219C</vt:lpwstr>
  </property>
  <property fmtid="{D5CDD505-2E9C-101B-9397-08002B2CF9AE}" pid="3" name="MediaServiceImageTags">
    <vt:lpwstr/>
  </property>
</Properties>
</file>